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09EA4" w14:textId="77777777" w:rsidR="000D4EAF" w:rsidRPr="000D4EAF" w:rsidRDefault="00997F14" w:rsidP="000D4EAF">
      <w:pPr>
        <w:spacing w:after="0" w:line="240" w:lineRule="auto"/>
        <w:jc w:val="right"/>
        <w:rPr>
          <w:rFonts w:ascii="Corbel" w:hAnsi="Corbel"/>
          <w:bCs/>
          <w:i/>
          <w:sz w:val="20"/>
          <w:szCs w:val="20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0D4EAF">
        <w:rPr>
          <w:rFonts w:ascii="Corbel" w:hAnsi="Corbel"/>
          <w:bCs/>
          <w:i/>
          <w:sz w:val="20"/>
          <w:szCs w:val="20"/>
        </w:rPr>
        <w:t xml:space="preserve">Załącznik nr </w:t>
      </w:r>
      <w:r w:rsidR="006F31E2" w:rsidRPr="000D4EAF">
        <w:rPr>
          <w:rFonts w:ascii="Corbel" w:hAnsi="Corbel"/>
          <w:bCs/>
          <w:i/>
          <w:sz w:val="20"/>
          <w:szCs w:val="20"/>
        </w:rPr>
        <w:t>1.5</w:t>
      </w:r>
      <w:r w:rsidR="00D8678B" w:rsidRPr="000D4EAF">
        <w:rPr>
          <w:rFonts w:ascii="Corbel" w:hAnsi="Corbel"/>
          <w:bCs/>
          <w:i/>
          <w:sz w:val="20"/>
          <w:szCs w:val="20"/>
        </w:rPr>
        <w:t xml:space="preserve"> do Zarządzenia</w:t>
      </w:r>
      <w:r w:rsidR="002A22BF" w:rsidRPr="000D4EAF">
        <w:rPr>
          <w:rFonts w:ascii="Corbel" w:hAnsi="Corbel"/>
          <w:bCs/>
          <w:i/>
          <w:sz w:val="20"/>
          <w:szCs w:val="20"/>
        </w:rPr>
        <w:t xml:space="preserve"> Rektora UR </w:t>
      </w:r>
      <w:r w:rsidR="00CD6897" w:rsidRPr="000D4EAF">
        <w:rPr>
          <w:rFonts w:ascii="Corbel" w:hAnsi="Corbel"/>
          <w:bCs/>
          <w:i/>
          <w:sz w:val="20"/>
          <w:szCs w:val="20"/>
        </w:rPr>
        <w:t xml:space="preserve"> </w:t>
      </w:r>
    </w:p>
    <w:p w14:paraId="422F7AC3" w14:textId="23619A88" w:rsidR="006E5D65" w:rsidRPr="00E960BB" w:rsidRDefault="00CD6897" w:rsidP="000D4EAF">
      <w:pPr>
        <w:spacing w:after="0" w:line="240" w:lineRule="auto"/>
        <w:jc w:val="right"/>
        <w:rPr>
          <w:rFonts w:ascii="Corbel" w:hAnsi="Corbel"/>
          <w:bCs/>
          <w:i/>
        </w:rPr>
      </w:pPr>
      <w:r w:rsidRPr="000D4EAF">
        <w:rPr>
          <w:rFonts w:ascii="Corbel" w:hAnsi="Corbel"/>
          <w:bCs/>
          <w:i/>
          <w:sz w:val="20"/>
          <w:szCs w:val="20"/>
        </w:rPr>
        <w:t xml:space="preserve">nr </w:t>
      </w:r>
      <w:r w:rsidR="00824D5E">
        <w:rPr>
          <w:rFonts w:ascii="Corbel" w:hAnsi="Corbel"/>
          <w:bCs/>
          <w:i/>
          <w:sz w:val="20"/>
          <w:szCs w:val="20"/>
        </w:rPr>
        <w:t>7</w:t>
      </w:r>
      <w:r w:rsidR="00F17567" w:rsidRPr="000D4EAF">
        <w:rPr>
          <w:rFonts w:ascii="Corbel" w:hAnsi="Corbel"/>
          <w:bCs/>
          <w:i/>
          <w:sz w:val="20"/>
          <w:szCs w:val="20"/>
        </w:rPr>
        <w:t>/20</w:t>
      </w:r>
      <w:r w:rsidR="00824D5E">
        <w:rPr>
          <w:rFonts w:ascii="Corbel" w:hAnsi="Corbel"/>
          <w:bCs/>
          <w:i/>
          <w:sz w:val="20"/>
          <w:szCs w:val="20"/>
        </w:rPr>
        <w:t>23</w:t>
      </w:r>
    </w:p>
    <w:p w14:paraId="328574A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4D87D56" w14:textId="7220B334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824D5E">
        <w:rPr>
          <w:rFonts w:ascii="Corbel" w:hAnsi="Corbel"/>
          <w:i/>
          <w:smallCaps/>
          <w:sz w:val="24"/>
          <w:szCs w:val="24"/>
        </w:rPr>
        <w:t>2024-2029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404D2A34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B58DE2F" w14:textId="3315CF93" w:rsidR="00445970" w:rsidRPr="00EA4832" w:rsidRDefault="008F6436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400E1">
        <w:rPr>
          <w:rFonts w:ascii="Corbel" w:hAnsi="Corbel"/>
          <w:sz w:val="20"/>
          <w:szCs w:val="20"/>
        </w:rPr>
        <w:t>202</w:t>
      </w:r>
      <w:r w:rsidR="00824D5E">
        <w:rPr>
          <w:rFonts w:ascii="Corbel" w:hAnsi="Corbel"/>
          <w:sz w:val="20"/>
          <w:szCs w:val="20"/>
        </w:rPr>
        <w:t>8</w:t>
      </w:r>
      <w:r w:rsidR="00007298">
        <w:rPr>
          <w:rFonts w:ascii="Corbel" w:hAnsi="Corbel"/>
          <w:sz w:val="20"/>
          <w:szCs w:val="20"/>
        </w:rPr>
        <w:t>/</w:t>
      </w:r>
      <w:r w:rsidR="00F24589">
        <w:rPr>
          <w:rFonts w:ascii="Corbel" w:hAnsi="Corbel"/>
          <w:sz w:val="20"/>
          <w:szCs w:val="20"/>
        </w:rPr>
        <w:t>20</w:t>
      </w:r>
      <w:r w:rsidR="00F400E1">
        <w:rPr>
          <w:rFonts w:ascii="Corbel" w:hAnsi="Corbel"/>
          <w:sz w:val="20"/>
          <w:szCs w:val="20"/>
        </w:rPr>
        <w:t>2</w:t>
      </w:r>
      <w:r w:rsidR="00824D5E">
        <w:rPr>
          <w:rFonts w:ascii="Corbel" w:hAnsi="Corbel"/>
          <w:sz w:val="20"/>
          <w:szCs w:val="20"/>
        </w:rPr>
        <w:t>9</w:t>
      </w:r>
    </w:p>
    <w:p w14:paraId="4B50B4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2239D2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8B0D889" w14:textId="77777777" w:rsidTr="00B819C8">
        <w:tc>
          <w:tcPr>
            <w:tcW w:w="2694" w:type="dxa"/>
            <w:vAlign w:val="center"/>
          </w:tcPr>
          <w:p w14:paraId="5B511E2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1FE0273" w14:textId="77777777" w:rsidR="0085747A" w:rsidRPr="009C54AE" w:rsidRDefault="008912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Konstruowanie programów pracy w przedszkolu.</w:t>
            </w:r>
          </w:p>
        </w:tc>
      </w:tr>
      <w:tr w:rsidR="0085747A" w:rsidRPr="009C54AE" w14:paraId="038801D2" w14:textId="77777777" w:rsidTr="00B819C8">
        <w:tc>
          <w:tcPr>
            <w:tcW w:w="2694" w:type="dxa"/>
            <w:vAlign w:val="center"/>
          </w:tcPr>
          <w:p w14:paraId="536FC2A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18C6EEC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3B3C0F38" w14:textId="77777777" w:rsidTr="00B819C8">
        <w:tc>
          <w:tcPr>
            <w:tcW w:w="2694" w:type="dxa"/>
            <w:vAlign w:val="center"/>
          </w:tcPr>
          <w:p w14:paraId="13BA7D9B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47157A3" w14:textId="77777777" w:rsidR="0085747A" w:rsidRPr="009C54AE" w:rsidRDefault="004604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6E437074" w14:textId="77777777" w:rsidTr="00B819C8">
        <w:tc>
          <w:tcPr>
            <w:tcW w:w="2694" w:type="dxa"/>
            <w:vAlign w:val="center"/>
          </w:tcPr>
          <w:p w14:paraId="0A209EE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07CC94E" w14:textId="77777777" w:rsidR="0085747A" w:rsidRPr="009C54AE" w:rsidRDefault="004604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1B38BC59" w14:textId="77777777" w:rsidTr="00B819C8">
        <w:tc>
          <w:tcPr>
            <w:tcW w:w="2694" w:type="dxa"/>
            <w:vAlign w:val="center"/>
          </w:tcPr>
          <w:p w14:paraId="2C3DF80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0619908" w14:textId="77777777" w:rsidR="0085747A" w:rsidRPr="009C54AE" w:rsidRDefault="000072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891227">
              <w:rPr>
                <w:rFonts w:ascii="Corbel" w:hAnsi="Corbel"/>
                <w:b w:val="0"/>
                <w:sz w:val="24"/>
                <w:szCs w:val="24"/>
              </w:rPr>
              <w:t>czesnoszkolna.</w:t>
            </w:r>
          </w:p>
        </w:tc>
      </w:tr>
      <w:tr w:rsidR="0085747A" w:rsidRPr="009C54AE" w14:paraId="73E5D44F" w14:textId="77777777" w:rsidTr="00B819C8">
        <w:tc>
          <w:tcPr>
            <w:tcW w:w="2694" w:type="dxa"/>
            <w:vAlign w:val="center"/>
          </w:tcPr>
          <w:p w14:paraId="6A9E602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8DB6606" w14:textId="77777777" w:rsidR="0085747A" w:rsidRPr="003C16B3" w:rsidRDefault="003C16B3" w:rsidP="000072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16B3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007298">
              <w:rPr>
                <w:rFonts w:ascii="Corbel" w:hAnsi="Corbel"/>
                <w:b w:val="0"/>
                <w:sz w:val="24"/>
                <w:szCs w:val="24"/>
              </w:rPr>
              <w:t>studia magisterskie</w:t>
            </w:r>
          </w:p>
        </w:tc>
      </w:tr>
      <w:tr w:rsidR="0085747A" w:rsidRPr="009C54AE" w14:paraId="41CD3A79" w14:textId="77777777" w:rsidTr="00B819C8">
        <w:tc>
          <w:tcPr>
            <w:tcW w:w="2694" w:type="dxa"/>
            <w:vAlign w:val="center"/>
          </w:tcPr>
          <w:p w14:paraId="530EDCA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C32BEC3" w14:textId="77777777" w:rsidR="0085747A" w:rsidRPr="009C54AE" w:rsidRDefault="003C16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05DEC662" w14:textId="77777777" w:rsidTr="00B819C8">
        <w:tc>
          <w:tcPr>
            <w:tcW w:w="2694" w:type="dxa"/>
            <w:vAlign w:val="center"/>
          </w:tcPr>
          <w:p w14:paraId="794902B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0F9AFED" w14:textId="77777777" w:rsidR="0085747A" w:rsidRPr="009C54AE" w:rsidRDefault="003C16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9C54AE" w14:paraId="25FA8B4C" w14:textId="77777777" w:rsidTr="00B819C8">
        <w:tc>
          <w:tcPr>
            <w:tcW w:w="2694" w:type="dxa"/>
            <w:vAlign w:val="center"/>
          </w:tcPr>
          <w:p w14:paraId="4E6D425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09602E9" w14:textId="77777777" w:rsidR="0085747A" w:rsidRPr="009C54AE" w:rsidRDefault="000072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sem. 9 i 10</w:t>
            </w:r>
          </w:p>
        </w:tc>
      </w:tr>
      <w:tr w:rsidR="0085747A" w:rsidRPr="009C54AE" w14:paraId="0B1026B3" w14:textId="77777777" w:rsidTr="00B819C8">
        <w:tc>
          <w:tcPr>
            <w:tcW w:w="2694" w:type="dxa"/>
            <w:vAlign w:val="center"/>
          </w:tcPr>
          <w:p w14:paraId="17BEB69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70238A" w14:textId="77777777" w:rsidR="0085747A" w:rsidRPr="009C54AE" w:rsidRDefault="00D260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C. </w:t>
            </w:r>
            <w:r w:rsidR="0034358E">
              <w:rPr>
                <w:rFonts w:ascii="Corbel" w:hAnsi="Corbel"/>
                <w:b w:val="0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923D7D" w:rsidRPr="009C54AE" w14:paraId="25567CC5" w14:textId="77777777" w:rsidTr="00B819C8">
        <w:tc>
          <w:tcPr>
            <w:tcW w:w="2694" w:type="dxa"/>
            <w:vAlign w:val="center"/>
          </w:tcPr>
          <w:p w14:paraId="05A9520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BBCCECD" w14:textId="77777777" w:rsidR="00923D7D" w:rsidRPr="009C54AE" w:rsidRDefault="00D260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C16B3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50AD4C85" w14:textId="77777777" w:rsidTr="00B819C8">
        <w:tc>
          <w:tcPr>
            <w:tcW w:w="2694" w:type="dxa"/>
            <w:vAlign w:val="center"/>
          </w:tcPr>
          <w:p w14:paraId="01FD53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766FD6" w14:textId="77777777" w:rsidR="0085747A" w:rsidRPr="009C54AE" w:rsidRDefault="003C16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Kiełb Małgorzata</w:t>
            </w:r>
          </w:p>
        </w:tc>
      </w:tr>
      <w:tr w:rsidR="0085747A" w:rsidRPr="009C54AE" w14:paraId="77261EA8" w14:textId="77777777" w:rsidTr="00B819C8">
        <w:tc>
          <w:tcPr>
            <w:tcW w:w="2694" w:type="dxa"/>
            <w:vAlign w:val="center"/>
          </w:tcPr>
          <w:p w14:paraId="235D6AC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1D518D2" w14:textId="77777777" w:rsidR="0085747A" w:rsidRPr="009C54AE" w:rsidRDefault="007877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Bożena Dusza</w:t>
            </w:r>
          </w:p>
        </w:tc>
      </w:tr>
    </w:tbl>
    <w:p w14:paraId="0C73023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32933D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EB60DC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54F79E3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2DE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21F7FC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6460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EF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D0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A815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32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A24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5D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4E2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B9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119797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BE55" w14:textId="77777777" w:rsidR="00015B8F" w:rsidRPr="009C54AE" w:rsidRDefault="000072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A39E" w14:textId="77777777" w:rsidR="00015B8F" w:rsidRPr="009C54AE" w:rsidRDefault="009A5F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849E" w14:textId="77777777" w:rsidR="00015B8F" w:rsidRPr="009C54AE" w:rsidRDefault="009A5F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7F4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DDD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AED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36D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C4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765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C409" w14:textId="77777777" w:rsidR="00015B8F" w:rsidRPr="009C54AE" w:rsidRDefault="009A5F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112C716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AF29" w14:textId="77777777" w:rsidR="0030395F" w:rsidRPr="009C54AE" w:rsidRDefault="000072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8512" w14:textId="77777777" w:rsidR="0030395F" w:rsidRPr="009C54AE" w:rsidRDefault="009A5F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E0D4" w14:textId="77777777" w:rsidR="0030395F" w:rsidRPr="009C54AE" w:rsidRDefault="009A5F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DDF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020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BFD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C4D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299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DDB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C1B7" w14:textId="77777777" w:rsidR="0030395F" w:rsidRPr="009C54AE" w:rsidRDefault="009A5F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1077A3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6E8B592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88A8C5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6379BF6" w14:textId="36235E75" w:rsidR="005006B3" w:rsidRDefault="00D241F0" w:rsidP="3FB45096">
      <w:pPr>
        <w:pStyle w:val="Punktygwne"/>
        <w:spacing w:before="0" w:after="0"/>
        <w:rPr>
          <w:rFonts w:ascii="Corbel" w:hAnsi="Corbel"/>
          <w:smallCaps w:val="0"/>
        </w:rPr>
      </w:pPr>
      <w:r w:rsidRPr="3FB45096">
        <w:rPr>
          <w:rFonts w:ascii="MS Gothic" w:eastAsia="MS Gothic" w:hAnsi="MS Gothic" w:cs="MS Gothic"/>
          <w:b w:val="0"/>
        </w:rPr>
        <w:t xml:space="preserve">       x</w:t>
      </w:r>
      <w:r w:rsidR="00B44D29" w:rsidRPr="3FB45096">
        <w:rPr>
          <w:rFonts w:ascii="MS Gothic" w:eastAsia="MS Gothic" w:hAnsi="MS Gothic" w:cs="MS Gothic"/>
          <w:b w:val="0"/>
        </w:rPr>
        <w:t xml:space="preserve"> </w:t>
      </w:r>
      <w:r w:rsidR="0085747A" w:rsidRPr="3FB45096">
        <w:rPr>
          <w:rFonts w:ascii="Corbel" w:hAnsi="Corbel"/>
          <w:b w:val="0"/>
          <w:smallCaps w:val="0"/>
        </w:rPr>
        <w:t xml:space="preserve">zajęcia w formie tradycyjnej </w:t>
      </w:r>
    </w:p>
    <w:p w14:paraId="3E66ED7B" w14:textId="77777777" w:rsidR="005006B3" w:rsidRDefault="005006B3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0DB15B9B" w14:textId="1D12EC1A" w:rsidR="009C54AE" w:rsidRDefault="00E22FBC" w:rsidP="3FB4509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 w:rsidRPr="3FB45096">
        <w:rPr>
          <w:rFonts w:ascii="Corbel" w:hAnsi="Corbel"/>
          <w:smallCaps w:val="0"/>
        </w:rPr>
        <w:t xml:space="preserve">1.3 </w:t>
      </w:r>
      <w:r>
        <w:tab/>
      </w:r>
      <w:r w:rsidRPr="3FB45096">
        <w:rPr>
          <w:rFonts w:ascii="Corbel" w:hAnsi="Corbel"/>
          <w:smallCaps w:val="0"/>
        </w:rPr>
        <w:t>For</w:t>
      </w:r>
      <w:r w:rsidR="00445970" w:rsidRPr="3FB45096">
        <w:rPr>
          <w:rFonts w:ascii="Corbel" w:hAnsi="Corbel"/>
          <w:smallCaps w:val="0"/>
        </w:rPr>
        <w:t>ma zaliczenia przedmiotu</w:t>
      </w:r>
      <w:r w:rsidRPr="3FB45096">
        <w:rPr>
          <w:rFonts w:ascii="Corbel" w:hAnsi="Corbel"/>
          <w:smallCaps w:val="0"/>
        </w:rPr>
        <w:t xml:space="preserve"> (z toku) </w:t>
      </w:r>
      <w:r w:rsidRPr="3FB45096">
        <w:rPr>
          <w:rFonts w:ascii="Corbel" w:hAnsi="Corbel"/>
          <w:b w:val="0"/>
          <w:smallCaps w:val="0"/>
        </w:rPr>
        <w:t>egzamin, zaliczeni</w:t>
      </w:r>
      <w:r w:rsidR="002442EF" w:rsidRPr="3FB45096">
        <w:rPr>
          <w:rFonts w:ascii="Corbel" w:hAnsi="Corbel"/>
          <w:b w:val="0"/>
          <w:smallCaps w:val="0"/>
        </w:rPr>
        <w:t>e z oceną</w:t>
      </w:r>
    </w:p>
    <w:p w14:paraId="68140D9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595FB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47F60F3" w14:textId="77777777" w:rsidTr="3FB45096">
        <w:tc>
          <w:tcPr>
            <w:tcW w:w="9670" w:type="dxa"/>
          </w:tcPr>
          <w:p w14:paraId="53BA1333" w14:textId="6D711A44" w:rsidR="0085747A" w:rsidRPr="009C54AE" w:rsidRDefault="60A937EB" w:rsidP="3FB4509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FB45096">
              <w:rPr>
                <w:rFonts w:ascii="Corbel" w:hAnsi="Corbel"/>
                <w:b w:val="0"/>
                <w:smallCaps w:val="0"/>
                <w:color w:val="000000" w:themeColor="text1"/>
              </w:rPr>
              <w:t>Student posiada wiedzę z Pedagogiki: ogólnej, przedszkolnej, Teorii kształcenia i wychowania.</w:t>
            </w:r>
          </w:p>
        </w:tc>
      </w:tr>
    </w:tbl>
    <w:p w14:paraId="45B7007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BBB2988" w14:textId="282F5F1F" w:rsidR="0085747A" w:rsidRPr="00C05F44" w:rsidRDefault="0071620A" w:rsidP="3FB45096">
      <w:pPr>
        <w:pStyle w:val="Punktygwne"/>
        <w:spacing w:before="0" w:after="0"/>
        <w:rPr>
          <w:rFonts w:ascii="Corbel" w:hAnsi="Corbel"/>
        </w:rPr>
      </w:pPr>
      <w:r w:rsidRPr="3FB45096">
        <w:rPr>
          <w:rFonts w:ascii="Corbel" w:hAnsi="Corbel"/>
        </w:rPr>
        <w:t>3.</w:t>
      </w:r>
      <w:r w:rsidR="0085747A" w:rsidRPr="3FB45096">
        <w:rPr>
          <w:rFonts w:ascii="Corbel" w:hAnsi="Corbel"/>
        </w:rPr>
        <w:t xml:space="preserve"> </w:t>
      </w:r>
      <w:r w:rsidR="211C6166" w:rsidRPr="3FB45096">
        <w:rPr>
          <w:rFonts w:ascii="Corbel" w:eastAsia="Corbel" w:hAnsi="Corbel" w:cs="Corbel"/>
          <w:bCs/>
          <w:szCs w:val="24"/>
        </w:rPr>
        <w:t>. cele, efekty uczenia się, treści Programowe i stosowane metody Dydaktyczne</w:t>
      </w:r>
    </w:p>
    <w:p w14:paraId="02EFC243" w14:textId="436E03C3" w:rsidR="0085747A" w:rsidRPr="00C05F44" w:rsidRDefault="211C6166" w:rsidP="3FB45096">
      <w:pPr>
        <w:spacing w:after="0"/>
      </w:pPr>
      <w:r w:rsidRPr="3FB45096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3DF78F52" w14:textId="7DC6FE8D" w:rsidR="0085747A" w:rsidRPr="00C05F44" w:rsidRDefault="211C6166" w:rsidP="3FB45096">
      <w:pPr>
        <w:spacing w:after="0"/>
        <w:ind w:left="360"/>
        <w:jc w:val="both"/>
      </w:pPr>
      <w:r w:rsidRPr="3FB45096">
        <w:rPr>
          <w:rFonts w:ascii="Corbel" w:eastAsia="Corbel" w:hAnsi="Corbel" w:cs="Corbel"/>
          <w:b/>
          <w:bCs/>
          <w:sz w:val="24"/>
          <w:szCs w:val="24"/>
        </w:rPr>
        <w:t>3.1 Cele przedmiotu</w:t>
      </w:r>
    </w:p>
    <w:p w14:paraId="7093414E" w14:textId="59030673" w:rsidR="0085747A" w:rsidRPr="00C05F44" w:rsidRDefault="211C6166" w:rsidP="3FB45096">
      <w:pPr>
        <w:spacing w:after="0"/>
        <w:ind w:left="360"/>
        <w:jc w:val="both"/>
      </w:pPr>
      <w:r w:rsidRPr="3FB45096">
        <w:rPr>
          <w:rFonts w:ascii="Corbel" w:eastAsia="Corbel" w:hAnsi="Corbel" w:cs="Corbel"/>
          <w:i/>
          <w:iCs/>
          <w:sz w:val="24"/>
          <w:szCs w:val="24"/>
        </w:rPr>
        <w:lastRenderedPageBreak/>
        <w:t xml:space="preserve"> </w:t>
      </w:r>
    </w:p>
    <w:tbl>
      <w:tblPr>
        <w:tblStyle w:val="Tabela-Siatka"/>
        <w:tblW w:w="0" w:type="auto"/>
        <w:tblInd w:w="120" w:type="dxa"/>
        <w:tblLook w:val="04A0" w:firstRow="1" w:lastRow="0" w:firstColumn="1" w:lastColumn="0" w:noHBand="0" w:noVBand="1"/>
      </w:tblPr>
      <w:tblGrid>
        <w:gridCol w:w="1075"/>
        <w:gridCol w:w="8117"/>
      </w:tblGrid>
      <w:tr w:rsidR="3FB45096" w14:paraId="4FB566A5" w14:textId="77777777" w:rsidTr="3FB45096">
        <w:trPr>
          <w:trHeight w:val="300"/>
        </w:trPr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A79379" w14:textId="5BF3FDD2" w:rsidR="3FB45096" w:rsidRDefault="3FB45096" w:rsidP="3FB45096">
            <w:pPr>
              <w:spacing w:before="40" w:after="40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C1</w:t>
            </w:r>
          </w:p>
        </w:tc>
        <w:tc>
          <w:tcPr>
            <w:tcW w:w="8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AACC70" w14:textId="529F62FB" w:rsidR="3FB45096" w:rsidRDefault="3FB45096" w:rsidP="3FB45096">
            <w:pPr>
              <w:spacing w:before="40" w:after="40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Zapoznanie studentów z zagadnieniami dotyczącymi konstruowania programu edukacyjnego, z uwzględnieniem możliwości rozwojowych dziecka w wieku przedszkolnym.</w:t>
            </w:r>
          </w:p>
        </w:tc>
      </w:tr>
      <w:tr w:rsidR="3FB45096" w14:paraId="3EFB6870" w14:textId="77777777" w:rsidTr="3FB45096">
        <w:trPr>
          <w:trHeight w:val="300"/>
        </w:trPr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DD378B" w14:textId="39B7B678" w:rsidR="3FB45096" w:rsidRDefault="3FB45096" w:rsidP="3FB45096">
            <w:pPr>
              <w:spacing w:before="40" w:after="40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B5EB41" w14:textId="77B4E052" w:rsidR="3FB45096" w:rsidRDefault="3FB45096" w:rsidP="3FB45096">
            <w:pPr>
              <w:spacing w:before="40" w:after="40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Program nauczania jako opis sposobu realizacji celów wychowania i kształcenia oraz treści zawartych w podstawie programowej do etapu: edukacja przedszkolna</w:t>
            </w:r>
            <w:r w:rsidRPr="3FB45096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.</w:t>
            </w:r>
          </w:p>
        </w:tc>
      </w:tr>
      <w:tr w:rsidR="3FB45096" w14:paraId="402C4362" w14:textId="77777777" w:rsidTr="3FB45096">
        <w:trPr>
          <w:trHeight w:val="300"/>
        </w:trPr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1F9ACD" w14:textId="4EAE9B3A" w:rsidR="3FB45096" w:rsidRDefault="3FB45096" w:rsidP="3FB45096">
            <w:pPr>
              <w:spacing w:before="40" w:after="40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02A489" w14:textId="73B8C8BF" w:rsidR="3FB45096" w:rsidRDefault="3FB45096" w:rsidP="3FB45096">
            <w:pPr>
              <w:spacing w:before="40" w:after="40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Kształcenie przekonania o zaletach samodzielnego konstruowania programu pracy przedszkola przez nauczyciela jako czynnika wpływającego na podniesienie jakości pracy przedszkola.</w:t>
            </w:r>
          </w:p>
        </w:tc>
      </w:tr>
    </w:tbl>
    <w:p w14:paraId="35E52E85" w14:textId="50C5625D" w:rsidR="0085747A" w:rsidRPr="00C05F44" w:rsidRDefault="211C6166" w:rsidP="3FB45096">
      <w:pPr>
        <w:spacing w:after="0"/>
      </w:pPr>
      <w:r w:rsidRPr="3FB45096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38E0F8D5" w14:textId="7227436C" w:rsidR="0085747A" w:rsidRPr="00C05F44" w:rsidRDefault="211C6166" w:rsidP="3FB45096">
      <w:pPr>
        <w:spacing w:after="0"/>
        <w:ind w:left="426"/>
      </w:pPr>
      <w:r w:rsidRPr="3FB45096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3FB45096">
        <w:rPr>
          <w:rFonts w:ascii="Corbel" w:eastAsia="Corbel" w:hAnsi="Corbel" w:cs="Corbel"/>
          <w:sz w:val="24"/>
          <w:szCs w:val="24"/>
        </w:rPr>
        <w:t xml:space="preserve"> </w:t>
      </w:r>
    </w:p>
    <w:p w14:paraId="1DE9D4AC" w14:textId="2362E1D3" w:rsidR="0085747A" w:rsidRPr="00C05F44" w:rsidRDefault="211C6166" w:rsidP="3FB45096">
      <w:pPr>
        <w:spacing w:after="0"/>
      </w:pPr>
      <w:r w:rsidRPr="3FB45096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Style w:val="Tabela-Siatka"/>
        <w:tblW w:w="0" w:type="auto"/>
        <w:tblInd w:w="120" w:type="dxa"/>
        <w:tblLook w:val="04A0" w:firstRow="1" w:lastRow="0" w:firstColumn="1" w:lastColumn="0" w:noHBand="0" w:noVBand="1"/>
      </w:tblPr>
      <w:tblGrid>
        <w:gridCol w:w="1328"/>
        <w:gridCol w:w="6079"/>
        <w:gridCol w:w="1858"/>
      </w:tblGrid>
      <w:tr w:rsidR="3FB45096" w14:paraId="449BAEFC" w14:textId="77777777" w:rsidTr="3FB45096">
        <w:trPr>
          <w:trHeight w:val="300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A161A0" w14:textId="4C1153A0" w:rsidR="3FB45096" w:rsidRDefault="3FB45096" w:rsidP="3FB45096">
            <w:pPr>
              <w:spacing w:after="0"/>
              <w:jc w:val="center"/>
            </w:pPr>
            <w:r w:rsidRPr="3FB45096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>EK</w:t>
            </w:r>
            <w:r w:rsidRPr="3FB45096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6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A4F089" w14:textId="62B96202" w:rsidR="3FB45096" w:rsidRDefault="3FB45096" w:rsidP="3FB45096">
            <w:pPr>
              <w:spacing w:after="0"/>
              <w:jc w:val="center"/>
            </w:pPr>
            <w:r w:rsidRPr="3FB45096">
              <w:rPr>
                <w:rFonts w:ascii="Corbel" w:eastAsia="Corbel" w:hAnsi="Corbel" w:cs="Corbel"/>
                <w:smallCaps/>
                <w:sz w:val="24"/>
                <w:szCs w:val="24"/>
              </w:rPr>
              <w:t>Treść efektu uczenia się zdefiniowanego dla przedmiotu</w:t>
            </w:r>
          </w:p>
        </w:tc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DC5ED9" w14:textId="63D6834B" w:rsidR="3FB45096" w:rsidRDefault="3FB45096" w:rsidP="3FB45096">
            <w:pPr>
              <w:spacing w:after="0"/>
              <w:jc w:val="center"/>
            </w:pPr>
            <w:r w:rsidRPr="3FB45096">
              <w:rPr>
                <w:rFonts w:ascii="Corbel" w:eastAsia="Corbel" w:hAnsi="Corbel" w:cs="Corbel"/>
                <w:smallCaps/>
                <w:sz w:val="24"/>
                <w:szCs w:val="24"/>
              </w:rPr>
              <w:t>Odniesienie do efektów</w:t>
            </w:r>
          </w:p>
          <w:p w14:paraId="78B61356" w14:textId="54AD345F" w:rsidR="3FB45096" w:rsidRDefault="3FB45096" w:rsidP="3FB45096">
            <w:pPr>
              <w:spacing w:after="0"/>
              <w:jc w:val="center"/>
            </w:pPr>
            <w:r w:rsidRPr="3FB45096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kierunkowych </w:t>
            </w:r>
            <w:hyperlink r:id="rId11" w:anchor="_ftn1">
              <w:r w:rsidRPr="3FB45096">
                <w:rPr>
                  <w:rStyle w:val="Hipercze"/>
                  <w:rFonts w:ascii="Corbel" w:eastAsia="Corbel" w:hAnsi="Corbel" w:cs="Corbel"/>
                  <w:smallCaps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3FB45096" w14:paraId="720CB36A" w14:textId="77777777" w:rsidTr="3FB45096">
        <w:trPr>
          <w:trHeight w:val="300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CCBE79" w14:textId="3C823740" w:rsidR="3FB45096" w:rsidRDefault="3FB45096" w:rsidP="3FB45096">
            <w:pPr>
              <w:spacing w:after="0"/>
            </w:pPr>
            <w:r w:rsidRPr="3FB45096">
              <w:rPr>
                <w:rFonts w:ascii="Corbel" w:eastAsia="Corbel" w:hAnsi="Corbel" w:cs="Corbel"/>
                <w:smallCaps/>
                <w:sz w:val="24"/>
                <w:szCs w:val="24"/>
              </w:rPr>
              <w:t>EK­_01</w:t>
            </w:r>
          </w:p>
        </w:tc>
        <w:tc>
          <w:tcPr>
            <w:tcW w:w="6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82B0F6" w14:textId="32E89F8A" w:rsidR="3FB45096" w:rsidRDefault="3FB45096" w:rsidP="3FB45096">
            <w:pPr>
              <w:spacing w:after="0"/>
              <w:jc w:val="both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Student zna i rozumie</w:t>
            </w:r>
          </w:p>
          <w:p w14:paraId="5F1BE956" w14:textId="45893145" w:rsidR="3FB45096" w:rsidRDefault="3FB45096" w:rsidP="3FB45096">
            <w:pPr>
              <w:spacing w:after="0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 xml:space="preserve">C.W.3. zasady: projektowania </w:t>
            </w:r>
          </w:p>
          <w:p w14:paraId="1E63F01B" w14:textId="630679D6" w:rsidR="3FB45096" w:rsidRDefault="3FB45096" w:rsidP="3FB45096">
            <w:pPr>
              <w:spacing w:after="0"/>
              <w:jc w:val="both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spersonalizowanych strategii edukacyjnych w przedszkolu i klasach I–III szkoły podstawowej, konstruowania wiedzy w przedszkolu i klasach I–III szkoły podstawowej, integrowania wiedzy i umiejętności dzieci w przedszkolu i uczniów w klasach I–III szkoły podstawowej, projektowania i prowadzenia działań pedagogicznych, rozpoznawania potrzeb, możliwości i uzdolnień dziecka lub ucznia, a także planowania, realizacji i oceny spersonalizowanych programów kształcenia i wychowania;</w:t>
            </w:r>
          </w:p>
        </w:tc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DCB02C" w14:textId="1DD39C11" w:rsidR="3FB45096" w:rsidRDefault="3FB45096" w:rsidP="3FB45096">
            <w:pPr>
              <w:spacing w:after="0"/>
            </w:pPr>
            <w:r w:rsidRPr="3FB45096">
              <w:rPr>
                <w:rFonts w:ascii="Corbel" w:eastAsia="Corbel" w:hAnsi="Corbel" w:cs="Corbel"/>
                <w:smallCaps/>
                <w:sz w:val="24"/>
                <w:szCs w:val="24"/>
              </w:rPr>
              <w:t>PPiW.W14</w:t>
            </w:r>
          </w:p>
        </w:tc>
      </w:tr>
      <w:tr w:rsidR="3FB45096" w14:paraId="3F3F4B25" w14:textId="77777777" w:rsidTr="3FB45096">
        <w:trPr>
          <w:trHeight w:val="300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A23041" w14:textId="778E72AD" w:rsidR="3FB45096" w:rsidRDefault="3FB45096" w:rsidP="3FB45096">
            <w:pPr>
              <w:spacing w:after="0"/>
            </w:pPr>
            <w:r w:rsidRPr="3FB45096">
              <w:rPr>
                <w:rFonts w:ascii="Corbel" w:eastAsia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6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B07761" w14:textId="6D227D00" w:rsidR="3FB45096" w:rsidRDefault="3FB45096" w:rsidP="3FB45096">
            <w:pPr>
              <w:spacing w:after="0"/>
              <w:jc w:val="both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C.W.4. kryteria i sposoby krytycznej oceny oraz doboru programów i podręczników szkolnych: teoretyczno-metodyczne założenia konstruowania programu pracy wychowawczo-dydaktycznej w przedszkolu i klasach I–III szkoły podstawowej, ukryty program przedszkola lub szkoły, programy i podręczniki w edukacji przedszkolnej i wczesnoszkolnej;</w:t>
            </w:r>
          </w:p>
        </w:tc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9BCEEB" w14:textId="14AE96D6" w:rsidR="3FB45096" w:rsidRDefault="3FB45096" w:rsidP="3FB45096">
            <w:pPr>
              <w:spacing w:after="0"/>
            </w:pPr>
            <w:r w:rsidRPr="3FB45096">
              <w:rPr>
                <w:rFonts w:ascii="Corbel" w:eastAsia="Corbel" w:hAnsi="Corbel" w:cs="Corbel"/>
                <w:smallCaps/>
                <w:sz w:val="24"/>
                <w:szCs w:val="24"/>
              </w:rPr>
              <w:t>PPiW.W13</w:t>
            </w:r>
          </w:p>
        </w:tc>
      </w:tr>
      <w:tr w:rsidR="3FB45096" w14:paraId="34D1972F" w14:textId="77777777" w:rsidTr="3FB45096">
        <w:trPr>
          <w:trHeight w:val="300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26FED6" w14:textId="59F18F1A" w:rsidR="3FB45096" w:rsidRDefault="3FB45096" w:rsidP="3FB45096">
            <w:pPr>
              <w:spacing w:after="0"/>
            </w:pPr>
            <w:r w:rsidRPr="3FB45096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916880" w14:textId="6BEF9D27" w:rsidR="3FB45096" w:rsidRDefault="3FB45096" w:rsidP="3FB45096">
            <w:pPr>
              <w:spacing w:after="0"/>
              <w:jc w:val="both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C. U. 2. w sposób krytyczny oceniać i dobierać programy i podręczniki, konstruować programy pracy wychowawczo-dydaktycznej w przedszkolu i klasach I–III szkoły podstawowej, dobierać i modyfikować treści nauczania, środki oraz strategie działania edukacyjnego;</w:t>
            </w:r>
          </w:p>
        </w:tc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9514A3" w14:textId="754C60E2" w:rsidR="3FB45096" w:rsidRDefault="3FB45096" w:rsidP="3FB45096">
            <w:pPr>
              <w:spacing w:after="0"/>
            </w:pPr>
            <w:r w:rsidRPr="3FB45096">
              <w:rPr>
                <w:rFonts w:ascii="Corbel" w:eastAsia="Corbel" w:hAnsi="Corbel" w:cs="Corbel"/>
                <w:smallCaps/>
                <w:sz w:val="24"/>
                <w:szCs w:val="24"/>
              </w:rPr>
              <w:t>PPiW.U02</w:t>
            </w:r>
          </w:p>
        </w:tc>
      </w:tr>
      <w:tr w:rsidR="3FB45096" w14:paraId="23157899" w14:textId="77777777" w:rsidTr="3FB45096">
        <w:trPr>
          <w:trHeight w:val="300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E14724" w14:textId="6B47397F" w:rsidR="3FB45096" w:rsidRDefault="3FB45096" w:rsidP="3FB45096">
            <w:pPr>
              <w:spacing w:after="0"/>
            </w:pPr>
            <w:r w:rsidRPr="3FB45096">
              <w:rPr>
                <w:rFonts w:ascii="Corbel" w:eastAsia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6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44BEBE" w14:textId="7CAFDE08" w:rsidR="3FB45096" w:rsidRDefault="3FB45096" w:rsidP="3FB45096">
            <w:pPr>
              <w:spacing w:after="0"/>
              <w:jc w:val="both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 xml:space="preserve">C.K.2. formowania wartościowych indywidualnie i społecznie zachowań i postaw dzieci lub uczniów, w tym wobec kultury i sztuki, oraz inspirowania dzieci lub uczniów do </w:t>
            </w:r>
            <w:r w:rsidRPr="3FB45096">
              <w:rPr>
                <w:rFonts w:ascii="Corbel" w:eastAsia="Corbel" w:hAnsi="Corbel" w:cs="Corbel"/>
                <w:sz w:val="24"/>
                <w:szCs w:val="24"/>
              </w:rPr>
              <w:lastRenderedPageBreak/>
              <w:t>wyrażania swojej indywidualności w sposób twórczy;</w:t>
            </w:r>
          </w:p>
        </w:tc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0F5B88" w14:textId="7F4582BC" w:rsidR="3FB45096" w:rsidRDefault="3FB45096" w:rsidP="3FB45096">
            <w:pPr>
              <w:spacing w:after="0"/>
            </w:pPr>
            <w:r w:rsidRPr="3FB45096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PPiW.K02</w:t>
            </w:r>
          </w:p>
        </w:tc>
      </w:tr>
    </w:tbl>
    <w:p w14:paraId="13721147" w14:textId="0E679BD3" w:rsidR="0085747A" w:rsidRPr="00C05F44" w:rsidRDefault="211C6166" w:rsidP="3FB45096">
      <w:pPr>
        <w:spacing w:after="0"/>
      </w:pPr>
      <w:r w:rsidRPr="3FB45096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2C512E84" w14:textId="2DA9CFC6" w:rsidR="0085747A" w:rsidRPr="00C05F44" w:rsidRDefault="211C6166" w:rsidP="3FB45096">
      <w:pPr>
        <w:spacing w:after="0"/>
        <w:ind w:left="426"/>
        <w:jc w:val="both"/>
      </w:pPr>
      <w:r w:rsidRPr="3FB45096"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 w:rsidRPr="3FB45096">
        <w:rPr>
          <w:rFonts w:ascii="Corbel" w:eastAsia="Corbel" w:hAnsi="Corbel" w:cs="Corbel"/>
          <w:sz w:val="24"/>
          <w:szCs w:val="24"/>
        </w:rPr>
        <w:t xml:space="preserve">  </w:t>
      </w:r>
    </w:p>
    <w:p w14:paraId="7C4CDAFD" w14:textId="462DF225" w:rsidR="0085747A" w:rsidRPr="00C05F44" w:rsidRDefault="211C6166" w:rsidP="3FB45096">
      <w:pPr>
        <w:spacing w:after="120"/>
        <w:ind w:left="1080"/>
        <w:jc w:val="both"/>
      </w:pPr>
      <w:r w:rsidRPr="3FB45096">
        <w:rPr>
          <w:rFonts w:ascii="Corbel" w:eastAsia="Corbel" w:hAnsi="Corbel" w:cs="Corbel"/>
          <w:sz w:val="24"/>
          <w:szCs w:val="24"/>
        </w:rPr>
        <w:t xml:space="preserve">A. Problematyka wykładu </w:t>
      </w:r>
    </w:p>
    <w:p w14:paraId="14B044CF" w14:textId="1404CC3E" w:rsidR="0085747A" w:rsidRPr="00C05F44" w:rsidRDefault="211C6166" w:rsidP="3FB45096">
      <w:pPr>
        <w:spacing w:after="120"/>
        <w:ind w:left="1080"/>
        <w:jc w:val="both"/>
      </w:pPr>
      <w:r w:rsidRPr="3FB45096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3FB45096" w14:paraId="250A28D5" w14:textId="77777777" w:rsidTr="3FB45096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252EE97" w14:textId="664C038D" w:rsidR="3FB45096" w:rsidRDefault="3FB45096" w:rsidP="3FB45096">
            <w:pPr>
              <w:spacing w:after="0"/>
              <w:ind w:left="-250" w:firstLine="250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3FB45096" w14:paraId="017258A1" w14:textId="77777777" w:rsidTr="3FB45096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FB9B132" w14:textId="2611A31E" w:rsidR="3FB45096" w:rsidRDefault="3FB45096" w:rsidP="3FB45096">
            <w:pPr>
              <w:spacing w:after="0"/>
              <w:ind w:left="-250" w:firstLine="250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Program pojęcia, rodzaje programów.</w:t>
            </w:r>
          </w:p>
        </w:tc>
      </w:tr>
      <w:tr w:rsidR="3FB45096" w14:paraId="148B348E" w14:textId="77777777" w:rsidTr="3FB45096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DBA9313" w14:textId="3893F5D7" w:rsidR="3FB45096" w:rsidRDefault="3FB45096" w:rsidP="3FB45096">
            <w:pPr>
              <w:spacing w:after="0"/>
              <w:ind w:left="-250" w:firstLine="250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Konstruowanie programu – etapy koncepcyjne</w:t>
            </w:r>
          </w:p>
        </w:tc>
      </w:tr>
      <w:tr w:rsidR="3FB45096" w14:paraId="5734E072" w14:textId="77777777" w:rsidTr="3FB45096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994727B" w14:textId="0423B1DC" w:rsidR="3FB45096" w:rsidRDefault="3FB45096" w:rsidP="3FB45096">
            <w:pPr>
              <w:spacing w:after="0"/>
              <w:ind w:left="-250" w:firstLine="250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Filozoficzne, psychologiczne społeczne podstawy programu. Geneza programu.</w:t>
            </w:r>
          </w:p>
        </w:tc>
      </w:tr>
      <w:tr w:rsidR="3FB45096" w14:paraId="0EB79388" w14:textId="77777777" w:rsidTr="3FB45096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DB582DA" w14:textId="6F9A693A" w:rsidR="3FB45096" w:rsidRDefault="3FB45096" w:rsidP="3FB45096">
            <w:pPr>
              <w:spacing w:after="0"/>
              <w:ind w:left="-250" w:firstLine="250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Struktura programu pracy przedszkola</w:t>
            </w:r>
          </w:p>
        </w:tc>
      </w:tr>
      <w:tr w:rsidR="3FB45096" w14:paraId="165D1786" w14:textId="77777777" w:rsidTr="3FB45096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8E8D392" w14:textId="439825FD" w:rsidR="3FB45096" w:rsidRDefault="3FB45096" w:rsidP="3FB45096">
            <w:pPr>
              <w:spacing w:after="0"/>
              <w:ind w:left="-250" w:firstLine="250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Cele w programach nauczania</w:t>
            </w:r>
          </w:p>
        </w:tc>
      </w:tr>
      <w:tr w:rsidR="3FB45096" w14:paraId="1CCD320B" w14:textId="77777777" w:rsidTr="3FB45096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252B0A5" w14:textId="38635778" w:rsidR="3FB45096" w:rsidRDefault="3FB45096" w:rsidP="3FB45096">
            <w:pPr>
              <w:spacing w:after="0"/>
              <w:ind w:left="-250" w:firstLine="250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Program a plan pracy</w:t>
            </w:r>
          </w:p>
        </w:tc>
      </w:tr>
    </w:tbl>
    <w:p w14:paraId="4FEED35E" w14:textId="0B17582E" w:rsidR="0085747A" w:rsidRPr="00C05F44" w:rsidRDefault="211C6166" w:rsidP="3FB45096">
      <w:pPr>
        <w:spacing w:after="0"/>
      </w:pPr>
      <w:r w:rsidRPr="3FB45096">
        <w:rPr>
          <w:rFonts w:ascii="Corbel" w:eastAsia="Corbel" w:hAnsi="Corbel" w:cs="Corbel"/>
          <w:sz w:val="24"/>
          <w:szCs w:val="24"/>
        </w:rPr>
        <w:t xml:space="preserve"> </w:t>
      </w:r>
    </w:p>
    <w:p w14:paraId="75D73154" w14:textId="2BDA8CA1" w:rsidR="0085747A" w:rsidRPr="00C05F44" w:rsidRDefault="211C6166" w:rsidP="3FB45096">
      <w:pPr>
        <w:ind w:left="1080"/>
        <w:jc w:val="both"/>
      </w:pPr>
      <w:r w:rsidRPr="3FB45096">
        <w:rPr>
          <w:rFonts w:ascii="Corbel" w:eastAsia="Corbel" w:hAnsi="Corbel" w:cs="Corbel"/>
          <w:sz w:val="24"/>
          <w:szCs w:val="24"/>
        </w:rPr>
        <w:t xml:space="preserve">B. Problematyka ćwiczeń audytoryjnych, konwersatoryjnych, laboratoryjnych, zajęć praktycznych </w:t>
      </w:r>
    </w:p>
    <w:tbl>
      <w:tblPr>
        <w:tblStyle w:val="Tabela-Siatka"/>
        <w:tblW w:w="0" w:type="auto"/>
        <w:tblInd w:w="120" w:type="dxa"/>
        <w:tblLook w:val="04A0" w:firstRow="1" w:lastRow="0" w:firstColumn="1" w:lastColumn="0" w:noHBand="0" w:noVBand="1"/>
      </w:tblPr>
      <w:tblGrid>
        <w:gridCol w:w="9540"/>
      </w:tblGrid>
      <w:tr w:rsidR="3FB45096" w14:paraId="31D1C683" w14:textId="77777777" w:rsidTr="3FB45096">
        <w:trPr>
          <w:trHeight w:val="300"/>
        </w:trPr>
        <w:tc>
          <w:tcPr>
            <w:tcW w:w="9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8B638B" w14:textId="756BEC7B" w:rsidR="3FB45096" w:rsidRDefault="3FB45096" w:rsidP="3FB45096">
            <w:pPr>
              <w:spacing w:after="0"/>
              <w:ind w:left="708" w:hanging="708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3FB45096" w14:paraId="559C02A1" w14:textId="77777777" w:rsidTr="3FB45096">
        <w:trPr>
          <w:trHeight w:val="300"/>
        </w:trPr>
        <w:tc>
          <w:tcPr>
            <w:tcW w:w="9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F73CE2" w14:textId="5A018854" w:rsidR="3FB45096" w:rsidRDefault="3FB45096" w:rsidP="3FB45096">
            <w:pPr>
              <w:spacing w:after="0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Podstawa programowa wychowania przedszkolnego, a programy nauczania.</w:t>
            </w:r>
          </w:p>
        </w:tc>
      </w:tr>
      <w:tr w:rsidR="3FB45096" w14:paraId="23BE9E00" w14:textId="77777777" w:rsidTr="3FB45096">
        <w:trPr>
          <w:trHeight w:val="300"/>
        </w:trPr>
        <w:tc>
          <w:tcPr>
            <w:tcW w:w="9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6C3CE1" w14:textId="76AAE63E" w:rsidR="3FB45096" w:rsidRDefault="3FB45096" w:rsidP="3FB45096">
            <w:pPr>
              <w:spacing w:after="0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Etapy konstruowania programu dla dzieci w wieku przedszkolnym; cechy dobrego programu.</w:t>
            </w:r>
          </w:p>
        </w:tc>
      </w:tr>
      <w:tr w:rsidR="3FB45096" w14:paraId="66B107BD" w14:textId="77777777" w:rsidTr="3FB45096">
        <w:trPr>
          <w:trHeight w:val="300"/>
        </w:trPr>
        <w:tc>
          <w:tcPr>
            <w:tcW w:w="9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E42758" w14:textId="6D0FBF82" w:rsidR="3FB45096" w:rsidRDefault="3FB45096" w:rsidP="3FB45096">
            <w:pPr>
              <w:spacing w:after="0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Struktura – układ treści programowych;</w:t>
            </w:r>
            <w:r>
              <w:br/>
            </w:r>
            <w:r w:rsidRPr="3FB45096">
              <w:rPr>
                <w:rFonts w:ascii="Corbel" w:eastAsia="Corbel" w:hAnsi="Corbel" w:cs="Corbel"/>
                <w:sz w:val="24"/>
                <w:szCs w:val="24"/>
              </w:rPr>
              <w:t xml:space="preserve"> - cele i działania edukacyjne, wynikające z nich zadania </w:t>
            </w:r>
            <w:r>
              <w:br/>
            </w:r>
            <w:r w:rsidRPr="3FB45096">
              <w:rPr>
                <w:rFonts w:ascii="Corbel" w:eastAsia="Corbel" w:hAnsi="Corbel" w:cs="Corbel"/>
                <w:sz w:val="24"/>
                <w:szCs w:val="24"/>
              </w:rPr>
              <w:t>- układ treści w programie</w:t>
            </w:r>
          </w:p>
        </w:tc>
      </w:tr>
      <w:tr w:rsidR="3FB45096" w14:paraId="3C69080B" w14:textId="77777777" w:rsidTr="3FB45096">
        <w:trPr>
          <w:trHeight w:val="300"/>
        </w:trPr>
        <w:tc>
          <w:tcPr>
            <w:tcW w:w="9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7D56FB" w14:textId="242BD5E0" w:rsidR="3FB45096" w:rsidRDefault="3FB45096" w:rsidP="3FB45096">
            <w:pPr>
              <w:spacing w:after="0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 xml:space="preserve"> Konstruowanie w grupach programów: profilaktyki lub edukacyjnego z uwzględnieniem</w:t>
            </w:r>
          </w:p>
          <w:p w14:paraId="7D83AEC1" w14:textId="5DF7A7E6" w:rsidR="3FB45096" w:rsidRDefault="3FB45096" w:rsidP="3FB45096">
            <w:pPr>
              <w:spacing w:after="0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 xml:space="preserve">  etapów rozwoju dziecka w obszarach: fizycznym, społecznym, emocjonalnym i poznawczym  </w:t>
            </w:r>
            <w:r>
              <w:br/>
            </w:r>
            <w:r w:rsidRPr="3FB45096">
              <w:rPr>
                <w:rFonts w:ascii="Corbel" w:eastAsia="Corbel" w:hAnsi="Corbel" w:cs="Corbel"/>
                <w:sz w:val="24"/>
                <w:szCs w:val="24"/>
              </w:rPr>
              <w:t xml:space="preserve">  zgodnym z podstaw ą programową wychowania przedszkolnego</w:t>
            </w:r>
          </w:p>
        </w:tc>
      </w:tr>
      <w:tr w:rsidR="3FB45096" w14:paraId="6522BADE" w14:textId="77777777" w:rsidTr="3FB45096">
        <w:trPr>
          <w:trHeight w:val="300"/>
        </w:trPr>
        <w:tc>
          <w:tcPr>
            <w:tcW w:w="9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A612BB" w14:textId="5C8F1EE7" w:rsidR="3FB45096" w:rsidRDefault="3FB45096" w:rsidP="3FB45096">
            <w:pPr>
              <w:spacing w:after="0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 xml:space="preserve"> Prezentacja na forum grupy</w:t>
            </w:r>
          </w:p>
        </w:tc>
      </w:tr>
    </w:tbl>
    <w:p w14:paraId="70149DAE" w14:textId="4C240493" w:rsidR="0085747A" w:rsidRPr="00C05F44" w:rsidRDefault="211C6166" w:rsidP="3FB45096">
      <w:pPr>
        <w:spacing w:after="0"/>
      </w:pPr>
      <w:r w:rsidRPr="3FB45096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3C3A2B91" w14:textId="53A56541" w:rsidR="0085747A" w:rsidRPr="00C05F44" w:rsidRDefault="211C6166" w:rsidP="3FB45096">
      <w:pPr>
        <w:spacing w:after="0"/>
        <w:ind w:left="426"/>
      </w:pPr>
      <w:r w:rsidRPr="3FB45096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3FB45096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6896C879" w14:textId="6F6E50BD" w:rsidR="0085747A" w:rsidRPr="00C05F44" w:rsidRDefault="211C6166" w:rsidP="3FB45096">
      <w:pPr>
        <w:spacing w:after="0"/>
        <w:jc w:val="both"/>
      </w:pPr>
      <w:r w:rsidRPr="3FB45096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5C1D51D9" w14:textId="6430AB96" w:rsidR="0085747A" w:rsidRPr="00C05F44" w:rsidRDefault="211C6166" w:rsidP="3FB45096">
      <w:pPr>
        <w:tabs>
          <w:tab w:val="left" w:pos="284"/>
        </w:tabs>
        <w:spacing w:after="0"/>
      </w:pPr>
      <w:r w:rsidRPr="3FB45096">
        <w:rPr>
          <w:rFonts w:ascii="Corbel" w:eastAsia="Corbel" w:hAnsi="Corbel" w:cs="Corbel"/>
          <w:smallCaps/>
          <w:sz w:val="24"/>
          <w:szCs w:val="24"/>
        </w:rPr>
        <w:t>Wykład z prezentacją multimedialną, ćwiczenia: metoda zajęć praktycznych, analiza tekstów, w tym podstawy programowej edukacji przedszkolnej</w:t>
      </w:r>
    </w:p>
    <w:p w14:paraId="49E1977E" w14:textId="0AF6A7F0" w:rsidR="0085747A" w:rsidRPr="00C05F44" w:rsidRDefault="211C6166" w:rsidP="3FB45096">
      <w:pPr>
        <w:tabs>
          <w:tab w:val="left" w:pos="284"/>
        </w:tabs>
        <w:spacing w:after="0"/>
      </w:pPr>
      <w:r w:rsidRPr="3FB45096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309F61A4" w14:textId="7C586A25" w:rsidR="0085747A" w:rsidRPr="00C05F44" w:rsidRDefault="211C6166" w:rsidP="3FB45096">
      <w:pPr>
        <w:tabs>
          <w:tab w:val="left" w:pos="284"/>
        </w:tabs>
        <w:spacing w:after="0"/>
      </w:pPr>
      <w:r w:rsidRPr="3FB45096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4E7C6B81" w14:textId="1A16A355" w:rsidR="0085747A" w:rsidRPr="00C05F44" w:rsidRDefault="211C6166" w:rsidP="3FB45096">
      <w:pPr>
        <w:tabs>
          <w:tab w:val="left" w:pos="284"/>
        </w:tabs>
        <w:spacing w:after="0"/>
      </w:pPr>
      <w:r w:rsidRPr="3FB45096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736C5A8B" w14:textId="12E23585" w:rsidR="0085747A" w:rsidRPr="00C05F44" w:rsidRDefault="211C6166" w:rsidP="3FB45096">
      <w:pPr>
        <w:spacing w:after="0"/>
        <w:ind w:left="426"/>
      </w:pPr>
      <w:r w:rsidRPr="3FB45096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p w14:paraId="5DCD5E2E" w14:textId="17A1885B" w:rsidR="0085747A" w:rsidRPr="00C05F44" w:rsidRDefault="211C6166" w:rsidP="3FB45096">
      <w:pPr>
        <w:spacing w:after="0"/>
      </w:pPr>
      <w:r w:rsidRPr="3FB45096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Style w:val="Tabela-Siatka"/>
        <w:tblW w:w="0" w:type="auto"/>
        <w:tblInd w:w="120" w:type="dxa"/>
        <w:tblLook w:val="04A0" w:firstRow="1" w:lastRow="0" w:firstColumn="1" w:lastColumn="0" w:noHBand="0" w:noVBand="1"/>
      </w:tblPr>
      <w:tblGrid>
        <w:gridCol w:w="2004"/>
        <w:gridCol w:w="4866"/>
        <w:gridCol w:w="2394"/>
      </w:tblGrid>
      <w:tr w:rsidR="3FB45096" w14:paraId="689A7210" w14:textId="77777777" w:rsidTr="3FB45096">
        <w:trPr>
          <w:trHeight w:val="300"/>
        </w:trPr>
        <w:tc>
          <w:tcPr>
            <w:tcW w:w="2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93F1DC" w14:textId="47019376" w:rsidR="3FB45096" w:rsidRDefault="3FB45096" w:rsidP="3FB45096">
            <w:pPr>
              <w:spacing w:after="0"/>
              <w:jc w:val="center"/>
            </w:pPr>
            <w:r w:rsidRPr="3FB45096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4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14641E" w14:textId="6A7FEC8B" w:rsidR="3FB45096" w:rsidRDefault="3FB45096" w:rsidP="3FB45096">
            <w:pPr>
              <w:spacing w:after="0"/>
              <w:jc w:val="center"/>
            </w:pPr>
            <w:r w:rsidRPr="3FB45096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Metody oceny efektów uczenia sie</w:t>
            </w:r>
          </w:p>
          <w:p w14:paraId="3CFEF4A7" w14:textId="0A590537" w:rsidR="3FB45096" w:rsidRDefault="3FB45096" w:rsidP="3FB45096">
            <w:pPr>
              <w:spacing w:after="0"/>
              <w:jc w:val="center"/>
            </w:pPr>
            <w:r w:rsidRPr="3FB45096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2E1849" w14:textId="2CB9E6D2" w:rsidR="3FB45096" w:rsidRDefault="3FB45096" w:rsidP="3FB45096">
            <w:pPr>
              <w:spacing w:after="0"/>
              <w:jc w:val="center"/>
            </w:pPr>
            <w:r w:rsidRPr="3FB45096">
              <w:rPr>
                <w:rFonts w:ascii="Corbel" w:eastAsia="Corbel" w:hAnsi="Corbel" w:cs="Corbel"/>
                <w:smallCaps/>
                <w:sz w:val="24"/>
                <w:szCs w:val="24"/>
              </w:rPr>
              <w:t>Forma zajęć dydaktycznych</w:t>
            </w:r>
          </w:p>
          <w:p w14:paraId="0ACE38FB" w14:textId="10FC4D70" w:rsidR="3FB45096" w:rsidRDefault="3FB45096" w:rsidP="3FB45096">
            <w:pPr>
              <w:spacing w:after="0"/>
              <w:jc w:val="center"/>
            </w:pPr>
            <w:r w:rsidRPr="3FB45096">
              <w:rPr>
                <w:rFonts w:ascii="Corbel" w:eastAsia="Corbel" w:hAnsi="Corbel" w:cs="Corbel"/>
                <w:smallCaps/>
                <w:sz w:val="24"/>
                <w:szCs w:val="24"/>
              </w:rPr>
              <w:t>(w, ćw, …)</w:t>
            </w:r>
          </w:p>
        </w:tc>
      </w:tr>
      <w:tr w:rsidR="3FB45096" w14:paraId="552DD7F9" w14:textId="77777777" w:rsidTr="3FB45096">
        <w:trPr>
          <w:trHeight w:val="300"/>
        </w:trPr>
        <w:tc>
          <w:tcPr>
            <w:tcW w:w="2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D8668A" w14:textId="2A27CC28" w:rsidR="3FB45096" w:rsidRDefault="3FB45096" w:rsidP="3FB45096">
            <w:pPr>
              <w:spacing w:after="0"/>
            </w:pPr>
            <w:r w:rsidRPr="3FB45096">
              <w:rPr>
                <w:rFonts w:ascii="Corbel" w:eastAsia="Corbel" w:hAnsi="Corbel" w:cs="Corbel"/>
                <w:smallCaps/>
                <w:sz w:val="24"/>
                <w:szCs w:val="24"/>
              </w:rPr>
              <w:t>ek_ 01</w:t>
            </w:r>
          </w:p>
        </w:tc>
        <w:tc>
          <w:tcPr>
            <w:tcW w:w="4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85871C" w14:textId="01F3B8C4" w:rsidR="3FB45096" w:rsidRDefault="3FB45096" w:rsidP="3FB45096">
            <w:pPr>
              <w:spacing w:after="0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Program autorski</w:t>
            </w:r>
          </w:p>
        </w:tc>
        <w:tc>
          <w:tcPr>
            <w:tcW w:w="2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F5E8FC" w14:textId="5D0D196D" w:rsidR="3FB45096" w:rsidRDefault="3FB45096" w:rsidP="3FB45096">
            <w:pPr>
              <w:spacing w:after="0"/>
              <w:jc w:val="center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3FB45096" w14:paraId="4C51C53F" w14:textId="77777777" w:rsidTr="3FB45096">
        <w:trPr>
          <w:trHeight w:val="300"/>
        </w:trPr>
        <w:tc>
          <w:tcPr>
            <w:tcW w:w="2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A7C9AD" w14:textId="2EB433A1" w:rsidR="3FB45096" w:rsidRDefault="3FB45096" w:rsidP="3FB45096">
            <w:pPr>
              <w:spacing w:after="0"/>
            </w:pPr>
            <w:r w:rsidRPr="3FB45096">
              <w:rPr>
                <w:rFonts w:ascii="Corbel" w:eastAsia="Corbel" w:hAnsi="Corbel" w:cs="Corbel"/>
                <w:smallCaps/>
                <w:sz w:val="24"/>
                <w:szCs w:val="24"/>
              </w:rPr>
              <w:t>Ek_ 02</w:t>
            </w:r>
          </w:p>
        </w:tc>
        <w:tc>
          <w:tcPr>
            <w:tcW w:w="4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CC669C" w14:textId="0B279AF4" w:rsidR="3FB45096" w:rsidRDefault="3FB45096" w:rsidP="3FB45096">
            <w:pPr>
              <w:spacing w:after="0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Program autorski</w:t>
            </w:r>
          </w:p>
        </w:tc>
        <w:tc>
          <w:tcPr>
            <w:tcW w:w="2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FBF8DD" w14:textId="37AB1A7F" w:rsidR="3FB45096" w:rsidRDefault="3FB45096" w:rsidP="3FB45096">
            <w:pPr>
              <w:spacing w:after="0"/>
              <w:jc w:val="center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3FB45096" w14:paraId="1C7E9DC4" w14:textId="77777777" w:rsidTr="3FB45096">
        <w:trPr>
          <w:trHeight w:val="300"/>
        </w:trPr>
        <w:tc>
          <w:tcPr>
            <w:tcW w:w="2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4D960A" w14:textId="3326C2D2" w:rsidR="3FB45096" w:rsidRDefault="3FB45096" w:rsidP="3FB45096">
            <w:pPr>
              <w:spacing w:after="0"/>
            </w:pPr>
            <w:r w:rsidRPr="3FB45096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EK_03</w:t>
            </w:r>
          </w:p>
        </w:tc>
        <w:tc>
          <w:tcPr>
            <w:tcW w:w="4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841AE3" w14:textId="4E1E5EE5" w:rsidR="3FB45096" w:rsidRDefault="3FB45096" w:rsidP="3FB45096">
            <w:pPr>
              <w:spacing w:after="0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Program autorski</w:t>
            </w:r>
          </w:p>
        </w:tc>
        <w:tc>
          <w:tcPr>
            <w:tcW w:w="2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AE2DA8" w14:textId="59CFA3C5" w:rsidR="3FB45096" w:rsidRDefault="3FB45096" w:rsidP="3FB45096">
            <w:pPr>
              <w:spacing w:after="0"/>
              <w:jc w:val="center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  <w:tr w:rsidR="3FB45096" w14:paraId="44ABE9E9" w14:textId="77777777" w:rsidTr="3FB45096">
        <w:trPr>
          <w:trHeight w:val="300"/>
        </w:trPr>
        <w:tc>
          <w:tcPr>
            <w:tcW w:w="2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306523" w14:textId="77DF883E" w:rsidR="3FB45096" w:rsidRDefault="3FB45096" w:rsidP="3FB45096">
            <w:pPr>
              <w:spacing w:after="0"/>
            </w:pPr>
            <w:r w:rsidRPr="3FB45096">
              <w:rPr>
                <w:rFonts w:ascii="Corbel" w:eastAsia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4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6EADC4" w14:textId="4684847F" w:rsidR="3FB45096" w:rsidRDefault="3FB45096" w:rsidP="3FB45096">
            <w:pPr>
              <w:spacing w:after="0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Program autorski</w:t>
            </w:r>
          </w:p>
        </w:tc>
        <w:tc>
          <w:tcPr>
            <w:tcW w:w="2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85ACAA" w14:textId="66494102" w:rsidR="3FB45096" w:rsidRDefault="3FB45096" w:rsidP="3FB45096">
            <w:pPr>
              <w:spacing w:after="0"/>
              <w:jc w:val="center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</w:tbl>
    <w:p w14:paraId="16D74BE4" w14:textId="6BC19422" w:rsidR="0085747A" w:rsidRPr="00C05F44" w:rsidRDefault="211C6166" w:rsidP="3FB45096">
      <w:pPr>
        <w:spacing w:after="0"/>
      </w:pPr>
      <w:r w:rsidRPr="3FB45096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333799E4" w14:textId="140BD716" w:rsidR="0085747A" w:rsidRPr="00C05F44" w:rsidRDefault="211C6166" w:rsidP="3FB45096">
      <w:pPr>
        <w:spacing w:after="0"/>
        <w:ind w:left="426"/>
      </w:pPr>
      <w:r w:rsidRPr="3FB45096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p w14:paraId="7EA4C218" w14:textId="6544BF13" w:rsidR="0085747A" w:rsidRPr="00C05F44" w:rsidRDefault="211C6166" w:rsidP="3FB45096">
      <w:pPr>
        <w:spacing w:after="0"/>
        <w:ind w:left="426"/>
      </w:pPr>
      <w:r w:rsidRPr="3FB45096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239"/>
      </w:tblGrid>
      <w:tr w:rsidR="3FB45096" w14:paraId="6108BC78" w14:textId="77777777" w:rsidTr="003E2BE3">
        <w:trPr>
          <w:trHeight w:val="300"/>
        </w:trPr>
        <w:tc>
          <w:tcPr>
            <w:tcW w:w="92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83E6E0E" w14:textId="398B5CA9" w:rsidR="3FB45096" w:rsidRPr="00271850" w:rsidRDefault="3FB45096" w:rsidP="3FB45096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271850">
              <w:rPr>
                <w:rFonts w:ascii="Corbel" w:eastAsia="Corbel" w:hAnsi="Corbel" w:cs="Corbel"/>
                <w:sz w:val="24"/>
                <w:szCs w:val="24"/>
              </w:rPr>
              <w:t>Wykład: obecność (80%)</w:t>
            </w:r>
          </w:p>
          <w:p w14:paraId="53AFDAA6" w14:textId="447FAEFB" w:rsidR="3FB45096" w:rsidRPr="00271850" w:rsidRDefault="3FB45096" w:rsidP="3FB45096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271850">
              <w:rPr>
                <w:rFonts w:ascii="Corbel" w:eastAsia="Corbel" w:hAnsi="Corbel" w:cs="Corbel"/>
                <w:sz w:val="24"/>
                <w:szCs w:val="24"/>
              </w:rPr>
              <w:t>Ćwiczenia: aktywność na zajęciach, pozytywna ocena z programu autorskiego.</w:t>
            </w:r>
          </w:p>
          <w:p w14:paraId="62795351" w14:textId="46792B52" w:rsidR="3FB45096" w:rsidRPr="00271850" w:rsidRDefault="3FB45096" w:rsidP="3FB45096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271850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6196552B" w14:textId="50935E07" w:rsidR="3FB45096" w:rsidRPr="00271850" w:rsidRDefault="3FB45096" w:rsidP="3FB45096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271850">
              <w:rPr>
                <w:rFonts w:ascii="Corbel" w:eastAsia="Corbel" w:hAnsi="Corbel" w:cs="Corbel"/>
                <w:sz w:val="24"/>
                <w:szCs w:val="24"/>
              </w:rPr>
              <w:t>Kryteria zaliczenia projektu:</w:t>
            </w:r>
          </w:p>
          <w:p w14:paraId="1738245A" w14:textId="3941374E" w:rsidR="3FB45096" w:rsidRDefault="3FB45096" w:rsidP="3FB45096">
            <w:pPr>
              <w:spacing w:after="160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386D611C" w14:textId="10C5B182" w:rsidR="3FB45096" w:rsidRDefault="3FB45096" w:rsidP="3FB45096">
            <w:pPr>
              <w:spacing w:after="160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015EBA29" w14:textId="5FE02D95" w:rsidR="3FB45096" w:rsidRDefault="3FB45096" w:rsidP="3FB45096">
            <w:pPr>
              <w:spacing w:after="160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50043F9E" w14:textId="4CCDC904" w:rsidR="3FB45096" w:rsidRDefault="3FB45096" w:rsidP="3FB45096">
            <w:pPr>
              <w:spacing w:after="160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32A12DE6" w14:textId="54D43C7C" w:rsidR="3FB45096" w:rsidRDefault="3FB45096" w:rsidP="3FB45096">
            <w:pPr>
              <w:spacing w:after="160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6F98DD4D" w14:textId="4123F597" w:rsidR="3FB45096" w:rsidRDefault="3FB45096" w:rsidP="00271850">
            <w:pPr>
              <w:spacing w:after="160"/>
            </w:pPr>
            <w:r w:rsidRPr="3FB45096">
              <w:rPr>
                <w:rFonts w:ascii="Corbel" w:eastAsia="Corbel" w:hAnsi="Corbel" w:cs="Corbel"/>
                <w:sz w:val="24"/>
                <w:szCs w:val="24"/>
              </w:rPr>
              <w:t xml:space="preserve">2,0 - Student nie opracował projektu, jego wiedza i umiejętności są niewystarczające na każdym etapie projektu. </w:t>
            </w:r>
          </w:p>
        </w:tc>
      </w:tr>
    </w:tbl>
    <w:p w14:paraId="36A85051" w14:textId="0BF293DA" w:rsidR="0085747A" w:rsidRPr="00C05F44" w:rsidRDefault="211C6166" w:rsidP="3FB45096">
      <w:pPr>
        <w:spacing w:after="0"/>
      </w:pPr>
      <w:hyperlink r:id="rId12" w:anchor="_ftnref1">
        <w:r w:rsidRPr="3FB45096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3FB45096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18992222" w14:textId="7BF58955" w:rsidR="0085747A" w:rsidRPr="00C05F44" w:rsidRDefault="0085747A" w:rsidP="3FB45096">
      <w:pPr>
        <w:pStyle w:val="Punktygwne"/>
        <w:spacing w:before="0" w:after="0"/>
        <w:rPr>
          <w:rFonts w:ascii="Corbel" w:hAnsi="Corbel"/>
        </w:rPr>
      </w:pPr>
    </w:p>
    <w:p w14:paraId="51FE19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32AB6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EE6FEF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394"/>
      </w:tblGrid>
      <w:tr w:rsidR="0085747A" w:rsidRPr="009C54AE" w14:paraId="2100DCA8" w14:textId="77777777" w:rsidTr="003E2BE3">
        <w:tc>
          <w:tcPr>
            <w:tcW w:w="4962" w:type="dxa"/>
            <w:vAlign w:val="center"/>
          </w:tcPr>
          <w:p w14:paraId="5ECF199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94" w:type="dxa"/>
            <w:vAlign w:val="center"/>
          </w:tcPr>
          <w:p w14:paraId="4A14F4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3544D4E" w14:textId="77777777" w:rsidTr="003E2BE3">
        <w:tc>
          <w:tcPr>
            <w:tcW w:w="4962" w:type="dxa"/>
          </w:tcPr>
          <w:p w14:paraId="391DCDA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94" w:type="dxa"/>
          </w:tcPr>
          <w:p w14:paraId="476686F5" w14:textId="77777777" w:rsidR="0085747A" w:rsidRPr="009C54AE" w:rsidRDefault="008734FD" w:rsidP="00BC3B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</w:p>
        </w:tc>
      </w:tr>
      <w:tr w:rsidR="00C61DC5" w:rsidRPr="009C54AE" w14:paraId="03A6E343" w14:textId="77777777" w:rsidTr="003E2BE3">
        <w:tc>
          <w:tcPr>
            <w:tcW w:w="4962" w:type="dxa"/>
          </w:tcPr>
          <w:p w14:paraId="14267D2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239D315E" w14:textId="26F5E345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031DFD2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394" w:type="dxa"/>
          </w:tcPr>
          <w:p w14:paraId="607BACF3" w14:textId="77777777" w:rsidR="00C61DC5" w:rsidRPr="009C54AE" w:rsidRDefault="008734FD" w:rsidP="00BC3B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098E6BE7" w14:textId="77777777" w:rsidTr="003E2BE3">
        <w:tc>
          <w:tcPr>
            <w:tcW w:w="4962" w:type="dxa"/>
          </w:tcPr>
          <w:p w14:paraId="346933EB" w14:textId="77777777" w:rsidR="00C61DC5" w:rsidRPr="009C54AE" w:rsidRDefault="00C61DC5" w:rsidP="00D815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D815E7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9C54AE">
              <w:rPr>
                <w:rFonts w:ascii="Corbel" w:hAnsi="Corbel"/>
                <w:sz w:val="24"/>
                <w:szCs w:val="24"/>
              </w:rPr>
              <w:t>przygotowanie do zajęć, eg</w:t>
            </w:r>
            <w:r w:rsidR="00D815E7">
              <w:rPr>
                <w:rFonts w:ascii="Corbel" w:hAnsi="Corbel"/>
                <w:sz w:val="24"/>
                <w:szCs w:val="24"/>
              </w:rPr>
              <w:t>zaminu</w:t>
            </w:r>
          </w:p>
        </w:tc>
        <w:tc>
          <w:tcPr>
            <w:tcW w:w="4394" w:type="dxa"/>
          </w:tcPr>
          <w:p w14:paraId="42F98926" w14:textId="77777777" w:rsidR="002A4129" w:rsidRDefault="002A4129" w:rsidP="00BC3B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A0F5B48" w14:textId="77777777" w:rsidR="002A4129" w:rsidRDefault="002A4129" w:rsidP="00BC3B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A2DC940" w14:textId="77777777" w:rsidR="00C61DC5" w:rsidRPr="009C54AE" w:rsidRDefault="00D241F0" w:rsidP="00BC3B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141</w:t>
            </w:r>
          </w:p>
        </w:tc>
      </w:tr>
      <w:tr w:rsidR="0085747A" w:rsidRPr="009C54AE" w14:paraId="7AA1E678" w14:textId="77777777" w:rsidTr="003E2BE3">
        <w:tc>
          <w:tcPr>
            <w:tcW w:w="4962" w:type="dxa"/>
          </w:tcPr>
          <w:p w14:paraId="37CE339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94" w:type="dxa"/>
          </w:tcPr>
          <w:p w14:paraId="7C9EFECD" w14:textId="77777777" w:rsidR="0085747A" w:rsidRPr="009C54AE" w:rsidRDefault="00D241F0" w:rsidP="00BC3B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175</w:t>
            </w:r>
          </w:p>
        </w:tc>
      </w:tr>
      <w:tr w:rsidR="0085747A" w:rsidRPr="009C54AE" w14:paraId="259F0B5C" w14:textId="77777777" w:rsidTr="003E2BE3">
        <w:tc>
          <w:tcPr>
            <w:tcW w:w="4962" w:type="dxa"/>
          </w:tcPr>
          <w:p w14:paraId="30138E4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94" w:type="dxa"/>
          </w:tcPr>
          <w:p w14:paraId="7946A118" w14:textId="77777777" w:rsidR="0085747A" w:rsidRPr="009C54AE" w:rsidRDefault="008734FD" w:rsidP="00BC3B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618382C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D3D6C5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71B06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C8929C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8480FEA" w14:textId="77777777" w:rsidTr="0071620A">
        <w:trPr>
          <w:trHeight w:val="397"/>
        </w:trPr>
        <w:tc>
          <w:tcPr>
            <w:tcW w:w="3544" w:type="dxa"/>
          </w:tcPr>
          <w:p w14:paraId="0513656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4269C53" w14:textId="77777777" w:rsidR="0085747A" w:rsidRPr="009C54AE" w:rsidRDefault="0034358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9C54AE" w14:paraId="3541DFB8" w14:textId="77777777" w:rsidTr="0071620A">
        <w:trPr>
          <w:trHeight w:val="397"/>
        </w:trPr>
        <w:tc>
          <w:tcPr>
            <w:tcW w:w="3544" w:type="dxa"/>
          </w:tcPr>
          <w:p w14:paraId="2F97763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09E5579" w14:textId="77777777" w:rsidR="0085747A" w:rsidRPr="009C54AE" w:rsidRDefault="0034358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</w:t>
            </w:r>
          </w:p>
        </w:tc>
      </w:tr>
    </w:tbl>
    <w:p w14:paraId="3B306AB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7BA6C8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1BA237E" w14:textId="77777777" w:rsidR="005006B3" w:rsidRDefault="005006B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006B3" w:rsidRPr="009C54AE" w14:paraId="6B2F4435" w14:textId="77777777" w:rsidTr="0079236D">
        <w:trPr>
          <w:trHeight w:val="397"/>
        </w:trPr>
        <w:tc>
          <w:tcPr>
            <w:tcW w:w="7513" w:type="dxa"/>
          </w:tcPr>
          <w:p w14:paraId="3CF074A3" w14:textId="77777777" w:rsidR="00BC3BC8" w:rsidRDefault="005006B3" w:rsidP="00BC3B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FB75F36" w14:textId="77777777" w:rsidR="00B12B38" w:rsidRDefault="00B12B38" w:rsidP="00BC3BC8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Dylak S- Wprowadzenie do konstruowania szkolnych programów nauczania. Warszawa 2000</w:t>
            </w:r>
          </w:p>
          <w:p w14:paraId="68CC9E30" w14:textId="77777777" w:rsidR="00B12B38" w:rsidRPr="0050096B" w:rsidRDefault="00B12B38" w:rsidP="0050096B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Komorowska H- O programach prawie wszystko. Warszawa 1999</w:t>
            </w:r>
          </w:p>
          <w:p w14:paraId="0CDD9625" w14:textId="77777777" w:rsidR="00B12B38" w:rsidRDefault="00B12B38" w:rsidP="00BC3BC8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Marzec B., Praca dydaktyczna przedszkola w kontekście programowym i realizacyjnym, Dąbrowa Górnicza 2017. </w:t>
            </w:r>
          </w:p>
          <w:p w14:paraId="2BD5C2D7" w14:textId="77777777" w:rsidR="00B12B38" w:rsidRPr="009C54AE" w:rsidRDefault="00B12B38" w:rsidP="00BC3BC8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Ornstein A., Program szkolny. Założenia, zasady, problematyka, Warszawa 1998. </w:t>
            </w:r>
          </w:p>
          <w:p w14:paraId="42A06AD4" w14:textId="77777777" w:rsidR="00B12B38" w:rsidRDefault="00B12B38" w:rsidP="00BC3BC8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Sławińska M- konstruowanie wiedzy na zajęciach w przedszkolu. Kraków 2010</w:t>
            </w:r>
          </w:p>
          <w:p w14:paraId="1F2F0DC0" w14:textId="77777777" w:rsidR="0050096B" w:rsidRPr="009C54AE" w:rsidRDefault="00B12B38" w:rsidP="00BC3BC8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Waloszek D- Program w edukacji dziecka. Geneza, istota, kryteria. Warszawa 2005</w:t>
            </w:r>
          </w:p>
        </w:tc>
      </w:tr>
      <w:tr w:rsidR="005006B3" w:rsidRPr="00F76273" w14:paraId="0F3FF1D6" w14:textId="77777777" w:rsidTr="0079236D">
        <w:trPr>
          <w:trHeight w:val="397"/>
        </w:trPr>
        <w:tc>
          <w:tcPr>
            <w:tcW w:w="7513" w:type="dxa"/>
          </w:tcPr>
          <w:p w14:paraId="0F588DB5" w14:textId="77777777" w:rsidR="00BC3BC8" w:rsidRDefault="005006B3" w:rsidP="003435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3411452" w14:textId="77777777" w:rsidR="00B12B38" w:rsidRDefault="00B12B38" w:rsidP="00B12B38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Broda I- Od przedszkolaka do starszaka, Warszawa 2017</w:t>
            </w:r>
          </w:p>
          <w:p w14:paraId="02B57724" w14:textId="77777777" w:rsidR="00B12B38" w:rsidRPr="00BC3BC8" w:rsidRDefault="00B12B38" w:rsidP="00BC3BC8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Kwaśniewska M, Lendzion J, Żaba-Żabińska W- Wokół przedszkola. 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 Program wychowania przedszkolnego. Kielce 2018</w:t>
            </w:r>
          </w:p>
          <w:p w14:paraId="06A86265" w14:textId="77777777" w:rsidR="00B12B38" w:rsidRDefault="00B12B38" w:rsidP="00BC3BC8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Pleskot M, Staszewska-Mieszek A- Kocham Przedszkole. Program wychowania przedszkolnego. Warszawa 2016</w:t>
            </w:r>
          </w:p>
          <w:p w14:paraId="04D366A8" w14:textId="77777777" w:rsidR="00B12B38" w:rsidRPr="00DA3073" w:rsidRDefault="00B12B38" w:rsidP="00B12B38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Cs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Rozporządzenie MEN z 3 lipca 2012 w sprawie dopuszczenia do użytku programów w wychowania przedszkolnego i programów nauczania oraz dopuszczenia do użytku szkolnego podręczników: </w:t>
            </w:r>
            <w:r w:rsidRPr="00DA3073">
              <w:rPr>
                <w:rFonts w:ascii="Corbel" w:hAnsi="Corbel"/>
                <w:b w:val="0"/>
                <w:bCs/>
                <w:color w:val="000000"/>
                <w:szCs w:val="24"/>
              </w:rPr>
              <w:t>Dz.U. 2012 poz. 752</w:t>
            </w:r>
            <w:r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 </w:t>
            </w:r>
            <w:r w:rsidRPr="00DA30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(zmiany w dniu 30.05.2014 - </w:t>
            </w:r>
            <w:r w:rsidRPr="00DA3073">
              <w:rPr>
                <w:rFonts w:ascii="Corbel" w:hAnsi="Corbel"/>
                <w:b w:val="0"/>
                <w:bCs/>
                <w:color w:val="000000"/>
                <w:szCs w:val="24"/>
              </w:rPr>
              <w:t>Dz.U. 2014 poz. 811)</w:t>
            </w:r>
          </w:p>
          <w:p w14:paraId="3D15FAB6" w14:textId="77777777" w:rsidR="005006B3" w:rsidRPr="00F76273" w:rsidRDefault="005006B3" w:rsidP="00DA3073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78D0284A" w14:textId="77777777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A17548" w14:textId="77777777" w:rsidR="00692DAD" w:rsidRPr="009C54AE" w:rsidRDefault="00692DAD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4A696C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B4BCF" w14:textId="77777777" w:rsidR="00D52A9F" w:rsidRDefault="00D52A9F" w:rsidP="00C16ABF">
      <w:pPr>
        <w:spacing w:after="0" w:line="240" w:lineRule="auto"/>
      </w:pPr>
      <w:r>
        <w:separator/>
      </w:r>
    </w:p>
  </w:endnote>
  <w:endnote w:type="continuationSeparator" w:id="0">
    <w:p w14:paraId="35752280" w14:textId="77777777" w:rsidR="00D52A9F" w:rsidRDefault="00D52A9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4D73B" w14:textId="77777777" w:rsidR="00D52A9F" w:rsidRDefault="00D52A9F" w:rsidP="00C16ABF">
      <w:pPr>
        <w:spacing w:after="0" w:line="240" w:lineRule="auto"/>
      </w:pPr>
      <w:r>
        <w:separator/>
      </w:r>
    </w:p>
  </w:footnote>
  <w:footnote w:type="continuationSeparator" w:id="0">
    <w:p w14:paraId="4D6EA94A" w14:textId="77777777" w:rsidR="00D52A9F" w:rsidRDefault="00D52A9F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3D429A"/>
    <w:multiLevelType w:val="hybridMultilevel"/>
    <w:tmpl w:val="A80A055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705768"/>
    <w:multiLevelType w:val="hybridMultilevel"/>
    <w:tmpl w:val="EA3CBF7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8825DF"/>
    <w:multiLevelType w:val="hybridMultilevel"/>
    <w:tmpl w:val="1FE85F5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4006859">
    <w:abstractNumId w:val="0"/>
  </w:num>
  <w:num w:numId="2" w16cid:durableId="1867061284">
    <w:abstractNumId w:val="2"/>
  </w:num>
  <w:num w:numId="3" w16cid:durableId="782383334">
    <w:abstractNumId w:val="1"/>
  </w:num>
  <w:num w:numId="4" w16cid:durableId="75085633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3EE7"/>
    <w:rsid w:val="000048FD"/>
    <w:rsid w:val="00007298"/>
    <w:rsid w:val="0000759E"/>
    <w:rsid w:val="000077B4"/>
    <w:rsid w:val="00015B8F"/>
    <w:rsid w:val="00022ECE"/>
    <w:rsid w:val="00042A51"/>
    <w:rsid w:val="00042D2E"/>
    <w:rsid w:val="00044C82"/>
    <w:rsid w:val="00052A93"/>
    <w:rsid w:val="00055DCE"/>
    <w:rsid w:val="0006113B"/>
    <w:rsid w:val="00070ED6"/>
    <w:rsid w:val="000742DC"/>
    <w:rsid w:val="00084C12"/>
    <w:rsid w:val="0008545F"/>
    <w:rsid w:val="0009462C"/>
    <w:rsid w:val="00094B12"/>
    <w:rsid w:val="00096C46"/>
    <w:rsid w:val="00097245"/>
    <w:rsid w:val="000A296F"/>
    <w:rsid w:val="000A2A28"/>
    <w:rsid w:val="000B192D"/>
    <w:rsid w:val="000B28EE"/>
    <w:rsid w:val="000B3E37"/>
    <w:rsid w:val="000D04B0"/>
    <w:rsid w:val="000D4BBE"/>
    <w:rsid w:val="000D4EAF"/>
    <w:rsid w:val="000E01CC"/>
    <w:rsid w:val="000F1C57"/>
    <w:rsid w:val="000F3581"/>
    <w:rsid w:val="000F5615"/>
    <w:rsid w:val="00115D1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1C2E"/>
    <w:rsid w:val="001737CF"/>
    <w:rsid w:val="00176083"/>
    <w:rsid w:val="00192F37"/>
    <w:rsid w:val="001A70D2"/>
    <w:rsid w:val="001C0427"/>
    <w:rsid w:val="001D657B"/>
    <w:rsid w:val="001D7B54"/>
    <w:rsid w:val="001E0209"/>
    <w:rsid w:val="001E587C"/>
    <w:rsid w:val="001F2CA2"/>
    <w:rsid w:val="002144C0"/>
    <w:rsid w:val="002200F1"/>
    <w:rsid w:val="00222EA1"/>
    <w:rsid w:val="0022477D"/>
    <w:rsid w:val="002278A9"/>
    <w:rsid w:val="00230A99"/>
    <w:rsid w:val="0023343E"/>
    <w:rsid w:val="002336F9"/>
    <w:rsid w:val="002372D5"/>
    <w:rsid w:val="0024028F"/>
    <w:rsid w:val="002442EF"/>
    <w:rsid w:val="00244ABC"/>
    <w:rsid w:val="00271850"/>
    <w:rsid w:val="00281FF2"/>
    <w:rsid w:val="0028422C"/>
    <w:rsid w:val="002857DE"/>
    <w:rsid w:val="00291567"/>
    <w:rsid w:val="002A22BF"/>
    <w:rsid w:val="002A2389"/>
    <w:rsid w:val="002A4129"/>
    <w:rsid w:val="002A671D"/>
    <w:rsid w:val="002B4D55"/>
    <w:rsid w:val="002B5EA0"/>
    <w:rsid w:val="002B6119"/>
    <w:rsid w:val="002C1F06"/>
    <w:rsid w:val="002C6F18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358E"/>
    <w:rsid w:val="00346FE9"/>
    <w:rsid w:val="0034759A"/>
    <w:rsid w:val="003503F6"/>
    <w:rsid w:val="003530DD"/>
    <w:rsid w:val="003539C3"/>
    <w:rsid w:val="00363F78"/>
    <w:rsid w:val="00394868"/>
    <w:rsid w:val="003A0A5B"/>
    <w:rsid w:val="003A1176"/>
    <w:rsid w:val="003A28C3"/>
    <w:rsid w:val="003C0BAE"/>
    <w:rsid w:val="003C16B3"/>
    <w:rsid w:val="003C53A3"/>
    <w:rsid w:val="003D18A9"/>
    <w:rsid w:val="003D6CE2"/>
    <w:rsid w:val="003E1941"/>
    <w:rsid w:val="003E2BE3"/>
    <w:rsid w:val="003E2FE6"/>
    <w:rsid w:val="003E49D5"/>
    <w:rsid w:val="003F38C0"/>
    <w:rsid w:val="00414E3C"/>
    <w:rsid w:val="0042244A"/>
    <w:rsid w:val="00426310"/>
    <w:rsid w:val="0042745A"/>
    <w:rsid w:val="00431D5C"/>
    <w:rsid w:val="004362C6"/>
    <w:rsid w:val="00437FA2"/>
    <w:rsid w:val="00445970"/>
    <w:rsid w:val="004604C6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2A71"/>
    <w:rsid w:val="004F55A3"/>
    <w:rsid w:val="005006B3"/>
    <w:rsid w:val="0050096B"/>
    <w:rsid w:val="0050496F"/>
    <w:rsid w:val="00506357"/>
    <w:rsid w:val="00512844"/>
    <w:rsid w:val="00513B6F"/>
    <w:rsid w:val="00517C63"/>
    <w:rsid w:val="00520B47"/>
    <w:rsid w:val="0052501E"/>
    <w:rsid w:val="005363C4"/>
    <w:rsid w:val="00536BDE"/>
    <w:rsid w:val="00542A49"/>
    <w:rsid w:val="00543ACC"/>
    <w:rsid w:val="00545047"/>
    <w:rsid w:val="00546DA5"/>
    <w:rsid w:val="0056696D"/>
    <w:rsid w:val="00577C1E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49B9"/>
    <w:rsid w:val="00647FA8"/>
    <w:rsid w:val="00650C5F"/>
    <w:rsid w:val="00654934"/>
    <w:rsid w:val="006620D9"/>
    <w:rsid w:val="00671958"/>
    <w:rsid w:val="00675843"/>
    <w:rsid w:val="00692DAD"/>
    <w:rsid w:val="00693155"/>
    <w:rsid w:val="00696477"/>
    <w:rsid w:val="006A42A4"/>
    <w:rsid w:val="006C7779"/>
    <w:rsid w:val="006D050F"/>
    <w:rsid w:val="006D51B7"/>
    <w:rsid w:val="006D6139"/>
    <w:rsid w:val="006E5D65"/>
    <w:rsid w:val="006F1282"/>
    <w:rsid w:val="006F1FBC"/>
    <w:rsid w:val="006F31E2"/>
    <w:rsid w:val="00706544"/>
    <w:rsid w:val="007072BA"/>
    <w:rsid w:val="00710DB5"/>
    <w:rsid w:val="0071620A"/>
    <w:rsid w:val="00724677"/>
    <w:rsid w:val="00725459"/>
    <w:rsid w:val="007327BD"/>
    <w:rsid w:val="00734608"/>
    <w:rsid w:val="00740A74"/>
    <w:rsid w:val="00745302"/>
    <w:rsid w:val="007461D6"/>
    <w:rsid w:val="00746EC8"/>
    <w:rsid w:val="00763BF1"/>
    <w:rsid w:val="00766FD4"/>
    <w:rsid w:val="00777074"/>
    <w:rsid w:val="0078168C"/>
    <w:rsid w:val="007858BA"/>
    <w:rsid w:val="007877CD"/>
    <w:rsid w:val="00787C2A"/>
    <w:rsid w:val="00790E27"/>
    <w:rsid w:val="007A4022"/>
    <w:rsid w:val="007A6E6E"/>
    <w:rsid w:val="007C3299"/>
    <w:rsid w:val="007C3BCC"/>
    <w:rsid w:val="007C4546"/>
    <w:rsid w:val="007D594F"/>
    <w:rsid w:val="007D6E56"/>
    <w:rsid w:val="007E0BB0"/>
    <w:rsid w:val="007F4155"/>
    <w:rsid w:val="0081554D"/>
    <w:rsid w:val="0081707E"/>
    <w:rsid w:val="00824D5E"/>
    <w:rsid w:val="008449B3"/>
    <w:rsid w:val="0085747A"/>
    <w:rsid w:val="008734FD"/>
    <w:rsid w:val="00876CC4"/>
    <w:rsid w:val="00884922"/>
    <w:rsid w:val="00885F64"/>
    <w:rsid w:val="00891227"/>
    <w:rsid w:val="008917F9"/>
    <w:rsid w:val="008A40C6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436"/>
    <w:rsid w:val="008F6E29"/>
    <w:rsid w:val="00907190"/>
    <w:rsid w:val="00916188"/>
    <w:rsid w:val="00923D7D"/>
    <w:rsid w:val="0095020E"/>
    <w:rsid w:val="009508DF"/>
    <w:rsid w:val="00950DAC"/>
    <w:rsid w:val="00954A07"/>
    <w:rsid w:val="00992555"/>
    <w:rsid w:val="0099368D"/>
    <w:rsid w:val="009944A4"/>
    <w:rsid w:val="00997F14"/>
    <w:rsid w:val="009A5F40"/>
    <w:rsid w:val="009A78D9"/>
    <w:rsid w:val="009C3E31"/>
    <w:rsid w:val="009C54AE"/>
    <w:rsid w:val="009C788E"/>
    <w:rsid w:val="009D7E30"/>
    <w:rsid w:val="009E3B41"/>
    <w:rsid w:val="009F0BA1"/>
    <w:rsid w:val="009F3C5C"/>
    <w:rsid w:val="009F4610"/>
    <w:rsid w:val="009F7C4D"/>
    <w:rsid w:val="00A00ECC"/>
    <w:rsid w:val="00A040C9"/>
    <w:rsid w:val="00A155EE"/>
    <w:rsid w:val="00A15A89"/>
    <w:rsid w:val="00A215C2"/>
    <w:rsid w:val="00A2245B"/>
    <w:rsid w:val="00A30110"/>
    <w:rsid w:val="00A36899"/>
    <w:rsid w:val="00A371F6"/>
    <w:rsid w:val="00A42A4F"/>
    <w:rsid w:val="00A43BF6"/>
    <w:rsid w:val="00A45985"/>
    <w:rsid w:val="00A53FA5"/>
    <w:rsid w:val="00A54817"/>
    <w:rsid w:val="00A601C8"/>
    <w:rsid w:val="00A60799"/>
    <w:rsid w:val="00A84C85"/>
    <w:rsid w:val="00A920F8"/>
    <w:rsid w:val="00A97DE1"/>
    <w:rsid w:val="00AB053C"/>
    <w:rsid w:val="00AB6DA7"/>
    <w:rsid w:val="00AD1146"/>
    <w:rsid w:val="00AD27D3"/>
    <w:rsid w:val="00AD66D6"/>
    <w:rsid w:val="00AE1160"/>
    <w:rsid w:val="00AE203C"/>
    <w:rsid w:val="00AE2E74"/>
    <w:rsid w:val="00AE5FCB"/>
    <w:rsid w:val="00AF101C"/>
    <w:rsid w:val="00AF2C1E"/>
    <w:rsid w:val="00B06142"/>
    <w:rsid w:val="00B12B38"/>
    <w:rsid w:val="00B135B1"/>
    <w:rsid w:val="00B15D7D"/>
    <w:rsid w:val="00B3130B"/>
    <w:rsid w:val="00B40ADB"/>
    <w:rsid w:val="00B43B77"/>
    <w:rsid w:val="00B43E80"/>
    <w:rsid w:val="00B44D29"/>
    <w:rsid w:val="00B4619F"/>
    <w:rsid w:val="00B52339"/>
    <w:rsid w:val="00B607DB"/>
    <w:rsid w:val="00B66529"/>
    <w:rsid w:val="00B75946"/>
    <w:rsid w:val="00B8056E"/>
    <w:rsid w:val="00B819C8"/>
    <w:rsid w:val="00B82308"/>
    <w:rsid w:val="00B90885"/>
    <w:rsid w:val="00BA3B47"/>
    <w:rsid w:val="00BB4A9F"/>
    <w:rsid w:val="00BB520A"/>
    <w:rsid w:val="00BC3BC8"/>
    <w:rsid w:val="00BD3869"/>
    <w:rsid w:val="00BD66E9"/>
    <w:rsid w:val="00BD6FF4"/>
    <w:rsid w:val="00BF2C41"/>
    <w:rsid w:val="00C058B4"/>
    <w:rsid w:val="00C05F44"/>
    <w:rsid w:val="00C131B5"/>
    <w:rsid w:val="00C1363E"/>
    <w:rsid w:val="00C16ABF"/>
    <w:rsid w:val="00C170AE"/>
    <w:rsid w:val="00C24DDE"/>
    <w:rsid w:val="00C26CB7"/>
    <w:rsid w:val="00C324C1"/>
    <w:rsid w:val="00C36992"/>
    <w:rsid w:val="00C56036"/>
    <w:rsid w:val="00C61DC5"/>
    <w:rsid w:val="00C65EA8"/>
    <w:rsid w:val="00C6751A"/>
    <w:rsid w:val="00C67E92"/>
    <w:rsid w:val="00C70A26"/>
    <w:rsid w:val="00C766DF"/>
    <w:rsid w:val="00C819BE"/>
    <w:rsid w:val="00C94B98"/>
    <w:rsid w:val="00CA2B96"/>
    <w:rsid w:val="00CA5089"/>
    <w:rsid w:val="00CC45B3"/>
    <w:rsid w:val="00CD1263"/>
    <w:rsid w:val="00CD5BB3"/>
    <w:rsid w:val="00CD6897"/>
    <w:rsid w:val="00CE5BAC"/>
    <w:rsid w:val="00CF25BE"/>
    <w:rsid w:val="00CF78ED"/>
    <w:rsid w:val="00D02B25"/>
    <w:rsid w:val="00D02EBA"/>
    <w:rsid w:val="00D16AAB"/>
    <w:rsid w:val="00D17C3C"/>
    <w:rsid w:val="00D241F0"/>
    <w:rsid w:val="00D26066"/>
    <w:rsid w:val="00D26B2C"/>
    <w:rsid w:val="00D352C9"/>
    <w:rsid w:val="00D425B2"/>
    <w:rsid w:val="00D428D6"/>
    <w:rsid w:val="00D51640"/>
    <w:rsid w:val="00D52A9F"/>
    <w:rsid w:val="00D552B2"/>
    <w:rsid w:val="00D608D1"/>
    <w:rsid w:val="00D70E30"/>
    <w:rsid w:val="00D74119"/>
    <w:rsid w:val="00D8075B"/>
    <w:rsid w:val="00D815E7"/>
    <w:rsid w:val="00D85249"/>
    <w:rsid w:val="00D8678B"/>
    <w:rsid w:val="00DA2114"/>
    <w:rsid w:val="00DA3073"/>
    <w:rsid w:val="00DD48FC"/>
    <w:rsid w:val="00DE09C0"/>
    <w:rsid w:val="00DE49CF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617F"/>
    <w:rsid w:val="00E63348"/>
    <w:rsid w:val="00E716A5"/>
    <w:rsid w:val="00E77E88"/>
    <w:rsid w:val="00E8107D"/>
    <w:rsid w:val="00E960BB"/>
    <w:rsid w:val="00E97A30"/>
    <w:rsid w:val="00EA2074"/>
    <w:rsid w:val="00EA4832"/>
    <w:rsid w:val="00EA4E9D"/>
    <w:rsid w:val="00EA78B3"/>
    <w:rsid w:val="00EC4899"/>
    <w:rsid w:val="00ED03AB"/>
    <w:rsid w:val="00ED256E"/>
    <w:rsid w:val="00ED32D2"/>
    <w:rsid w:val="00EE32DE"/>
    <w:rsid w:val="00EE5457"/>
    <w:rsid w:val="00F029F7"/>
    <w:rsid w:val="00F070AB"/>
    <w:rsid w:val="00F17567"/>
    <w:rsid w:val="00F24589"/>
    <w:rsid w:val="00F27A7B"/>
    <w:rsid w:val="00F301A8"/>
    <w:rsid w:val="00F400E1"/>
    <w:rsid w:val="00F526AF"/>
    <w:rsid w:val="00F617C3"/>
    <w:rsid w:val="00F7066B"/>
    <w:rsid w:val="00F82C16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1031DFD2"/>
    <w:rsid w:val="211C6166"/>
    <w:rsid w:val="3FB45096"/>
    <w:rsid w:val="60A937EB"/>
    <w:rsid w:val="6615E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760A1"/>
  <w15:docId w15:val="{057F3A6D-9052-4180-9B27-3AE392F2B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A30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DA307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6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725905418d1a4afca264cc0560663e3f&amp;wdorigin=TEAMS-MAGLEV.teamsSdk_ns.rwc&amp;wdexp=TEAMS-TREATMENT&amp;wdhostclicktime=1773071859787&amp;wdenableroaming=1&amp;mscc=1&amp;hid=E557FEA1-D09C-F000-CEE0-0ADFED565894.0&amp;uih=sharepointcom&amp;wdlcid=pl-PL&amp;jsapi=1&amp;jsapiver=v2&amp;corrid=200524ea-b89e-efbd-6c5b-0548facf1bb5&amp;usid=200524ea-b89e-efbd-6c5b-0548facf1bb5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28&amp;csiro=1&amp;instantedit=1&amp;wopicomplete=1&amp;wdredirectionreason=Unified_SingleFlus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725905418d1a4afca264cc0560663e3f&amp;wdorigin=TEAMS-MAGLEV.teamsSdk_ns.rwc&amp;wdexp=TEAMS-TREATMENT&amp;wdhostclicktime=1773071859787&amp;wdenableroaming=1&amp;mscc=1&amp;hid=E557FEA1-D09C-F000-CEE0-0ADFED565894.0&amp;uih=sharepointcom&amp;wdlcid=pl-PL&amp;jsapi=1&amp;jsapiver=v2&amp;corrid=200524ea-b89e-efbd-6c5b-0548facf1bb5&amp;usid=200524ea-b89e-efbd-6c5b-0548facf1bb5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28&amp;csiro=1&amp;instantedit=1&amp;wopicomplete=1&amp;wdredirectionreason=Unified_SingleFlus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E16E62-F3F5-4747-996D-13DD66DD9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CF24C6-CCFC-4123-B28A-DBAB631C24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147C40-8814-486F-8A89-BE5ED56B53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DC73EB-D3D3-4714-97F8-0C8B2DE4F4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1411</Words>
  <Characters>8470</Characters>
  <Application>Microsoft Office Word</Application>
  <DocSecurity>0</DocSecurity>
  <Lines>70</Lines>
  <Paragraphs>19</Paragraphs>
  <ScaleCrop>false</ScaleCrop>
  <Company>Hewlett-Packard Company</Company>
  <LinksUpToDate>false</LinksUpToDate>
  <CharactersWithSpaces>9862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17</cp:revision>
  <cp:lastPrinted>2019-02-06T12:12:00Z</cp:lastPrinted>
  <dcterms:created xsi:type="dcterms:W3CDTF">2024-10-06T08:55:00Z</dcterms:created>
  <dcterms:modified xsi:type="dcterms:W3CDTF">2026-03-14T18:19:00Z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